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76C9" w:rsidRDefault="007366A2" w:rsidP="00E95683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25B1E1AA" wp14:editId="342AF879">
                <wp:simplePos x="0" y="0"/>
                <wp:positionH relativeFrom="margin">
                  <wp:posOffset>408066</wp:posOffset>
                </wp:positionH>
                <wp:positionV relativeFrom="paragraph">
                  <wp:posOffset>-11661</wp:posOffset>
                </wp:positionV>
                <wp:extent cx="5889625" cy="2291938"/>
                <wp:effectExtent l="0" t="0" r="15875" b="13335"/>
                <wp:wrapNone/>
                <wp:docPr id="2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89625" cy="229193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44029" w:rsidRPr="00FE7C4A" w:rsidRDefault="00344029" w:rsidP="00344029">
                            <w:pPr>
                              <w:rPr>
                                <w:rFonts w:ascii="Arial" w:hAnsi="Arial" w:cs="Arial"/>
                                <w:b/>
                                <w:sz w:val="40"/>
                              </w:rPr>
                            </w:pPr>
                            <w:r w:rsidRPr="00FE7C4A">
                              <w:rPr>
                                <w:rFonts w:ascii="Arial" w:hAnsi="Arial" w:cs="Arial"/>
                                <w:b/>
                                <w:sz w:val="40"/>
                              </w:rPr>
                              <w:t>Документация по планировки территории (проект планировки территории, проект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40"/>
                              </w:rPr>
                              <w:t xml:space="preserve"> </w:t>
                            </w:r>
                            <w:r w:rsidRPr="00FE7C4A">
                              <w:rPr>
                                <w:rFonts w:ascii="Arial" w:hAnsi="Arial" w:cs="Arial"/>
                                <w:b/>
                                <w:sz w:val="40"/>
                              </w:rPr>
                              <w:t>межеван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40"/>
                              </w:rPr>
                              <w:t xml:space="preserve">ия территории в составе проекта </w:t>
                            </w:r>
                            <w:r w:rsidRPr="00FE7C4A">
                              <w:rPr>
                                <w:rFonts w:ascii="Arial" w:hAnsi="Arial" w:cs="Arial"/>
                                <w:b/>
                                <w:sz w:val="40"/>
                              </w:rPr>
                              <w:t xml:space="preserve">планировки территории) линейного объекта: "ПАО «НЛМК». </w:t>
                            </w:r>
                            <w:proofErr w:type="spellStart"/>
                            <w:r w:rsidRPr="00FE7C4A">
                              <w:rPr>
                                <w:rFonts w:ascii="Arial" w:hAnsi="Arial" w:cs="Arial"/>
                                <w:b/>
                                <w:sz w:val="40"/>
                              </w:rPr>
                              <w:t>ЦЭлС</w:t>
                            </w:r>
                            <w:proofErr w:type="spellEnd"/>
                            <w:r w:rsidRPr="00FE7C4A">
                              <w:rPr>
                                <w:rFonts w:ascii="Arial" w:hAnsi="Arial" w:cs="Arial"/>
                                <w:b/>
                                <w:sz w:val="40"/>
                              </w:rPr>
                              <w:t>. Строительство кабельной линии 110кВ РП-1–ГПП-7"</w:t>
                            </w:r>
                          </w:p>
                          <w:p w:rsidR="008F0C43" w:rsidRPr="00AF49BB" w:rsidRDefault="008F0C43" w:rsidP="00AF49B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32.15pt;margin-top:-.9pt;width:463.75pt;height:180.45pt;z-index:2516546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" filled="f" stroked="f">
                <v:textbox inset="0,0,0,0">
                  <w:txbxContent>
                    <w:p w:rsidR="00344029" w:rsidRPr="00FE7C4A" w:rsidRDefault="00344029" w:rsidP="00344029">
                      <w:pPr>
                        <w:rPr>
                          <w:rFonts w:ascii="Arial" w:hAnsi="Arial" w:cs="Arial"/>
                          <w:b/>
                          <w:sz w:val="40"/>
                        </w:rPr>
                      </w:pPr>
                      <w:r w:rsidRPr="00FE7C4A">
                        <w:rPr>
                          <w:rFonts w:ascii="Arial" w:hAnsi="Arial" w:cs="Arial"/>
                          <w:b/>
                          <w:sz w:val="40"/>
                        </w:rPr>
                        <w:t>Документация по планировки территории (проект планировки территории, проект</w:t>
                      </w:r>
                      <w:r>
                        <w:rPr>
                          <w:rFonts w:ascii="Arial" w:hAnsi="Arial" w:cs="Arial"/>
                          <w:b/>
                          <w:sz w:val="40"/>
                        </w:rPr>
                        <w:t xml:space="preserve"> </w:t>
                      </w:r>
                      <w:r w:rsidRPr="00FE7C4A">
                        <w:rPr>
                          <w:rFonts w:ascii="Arial" w:hAnsi="Arial" w:cs="Arial"/>
                          <w:b/>
                          <w:sz w:val="40"/>
                        </w:rPr>
                        <w:t>межеван</w:t>
                      </w:r>
                      <w:r>
                        <w:rPr>
                          <w:rFonts w:ascii="Arial" w:hAnsi="Arial" w:cs="Arial"/>
                          <w:b/>
                          <w:sz w:val="40"/>
                        </w:rPr>
                        <w:t xml:space="preserve">ия территории в составе проекта </w:t>
                      </w:r>
                      <w:r w:rsidRPr="00FE7C4A">
                        <w:rPr>
                          <w:rFonts w:ascii="Arial" w:hAnsi="Arial" w:cs="Arial"/>
                          <w:b/>
                          <w:sz w:val="40"/>
                        </w:rPr>
                        <w:t xml:space="preserve">планировки территории) линейного объекта: "ПАО «НЛМК». </w:t>
                      </w:r>
                      <w:proofErr w:type="spellStart"/>
                      <w:r w:rsidRPr="00FE7C4A">
                        <w:rPr>
                          <w:rFonts w:ascii="Arial" w:hAnsi="Arial" w:cs="Arial"/>
                          <w:b/>
                          <w:sz w:val="40"/>
                        </w:rPr>
                        <w:t>ЦЭлС</w:t>
                      </w:r>
                      <w:proofErr w:type="spellEnd"/>
                      <w:r w:rsidRPr="00FE7C4A">
                        <w:rPr>
                          <w:rFonts w:ascii="Arial" w:hAnsi="Arial" w:cs="Arial"/>
                          <w:b/>
                          <w:sz w:val="40"/>
                        </w:rPr>
                        <w:t>. Строительство кабельной линии 110кВ РП-1–ГПП-7"</w:t>
                      </w:r>
                    </w:p>
                    <w:p w:rsidR="008F0C43" w:rsidRPr="00AF49BB" w:rsidRDefault="008F0C43" w:rsidP="00AF49BB"/>
                  </w:txbxContent>
                </v:textbox>
                <w10:wrap anchorx="margin"/>
              </v:shape>
            </w:pict>
          </mc:Fallback>
        </mc:AlternateContent>
      </w:r>
      <w:r w:rsidR="0011363D">
        <w:rPr>
          <w:noProof/>
          <w:lang w:eastAsia="ru-RU"/>
        </w:rPr>
        <w:drawing>
          <wp:anchor distT="0" distB="0" distL="114300" distR="114300" simplePos="0" relativeHeight="251659776" behindDoc="1" locked="0" layoutInCell="1" allowOverlap="1" wp14:anchorId="035A0359" wp14:editId="2F3F2D19">
            <wp:simplePos x="0" y="0"/>
            <wp:positionH relativeFrom="column">
              <wp:posOffset>151130</wp:posOffset>
            </wp:positionH>
            <wp:positionV relativeFrom="paragraph">
              <wp:posOffset>-48260</wp:posOffset>
            </wp:positionV>
            <wp:extent cx="6150610" cy="1337310"/>
            <wp:effectExtent l="0" t="0" r="2540" b="0"/>
            <wp:wrapTight wrapText="bothSides">
              <wp:wrapPolygon edited="0">
                <wp:start x="0" y="0"/>
                <wp:lineTo x="0" y="21231"/>
                <wp:lineTo x="21542" y="21231"/>
                <wp:lineTo x="21542" y="0"/>
                <wp:lineTo x="0" y="0"/>
              </wp:wrapPolygon>
            </wp:wrapTight>
            <wp:docPr id="1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0610" cy="1337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517CC" w:rsidRDefault="007517CC" w:rsidP="00E95683"/>
    <w:p w:rsidR="007517CC" w:rsidRDefault="007517CC" w:rsidP="00E95683"/>
    <w:p w:rsidR="007517CC" w:rsidRDefault="007517CC" w:rsidP="00E95683"/>
    <w:p w:rsidR="007517CC" w:rsidRDefault="007517CC" w:rsidP="00E95683"/>
    <w:p w:rsidR="007517CC" w:rsidRPr="00E95683" w:rsidRDefault="007517CC" w:rsidP="00E95683"/>
    <w:p w:rsidR="004F0FFD" w:rsidRDefault="004F0FFD" w:rsidP="00873A54">
      <w:pPr>
        <w:pStyle w:val="11"/>
      </w:pPr>
    </w:p>
    <w:p w:rsidR="008C76C9" w:rsidRDefault="008C76C9" w:rsidP="00873A54">
      <w:pPr>
        <w:pStyle w:val="11"/>
      </w:pPr>
    </w:p>
    <w:p w:rsidR="008C76C9" w:rsidRDefault="0053318C" w:rsidP="00873A54">
      <w:pPr>
        <w:pStyle w:val="11"/>
        <w:rPr>
          <w:noProof/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02FA96D7" wp14:editId="62796FA6">
                <wp:simplePos x="0" y="0"/>
                <wp:positionH relativeFrom="margin">
                  <wp:posOffset>550545</wp:posOffset>
                </wp:positionH>
                <wp:positionV relativeFrom="paragraph">
                  <wp:posOffset>139700</wp:posOffset>
                </wp:positionV>
                <wp:extent cx="5401945" cy="2688590"/>
                <wp:effectExtent l="0" t="0" r="8255" b="16510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01945" cy="26885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0210D" w:rsidRPr="0090210D" w:rsidRDefault="0090210D" w:rsidP="0090210D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</w:pPr>
                            <w:r w:rsidRPr="0090210D"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  <w:t>ПО-</w:t>
                            </w:r>
                            <w:r w:rsidR="00EF38E7"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  <w:t>024</w:t>
                            </w:r>
                            <w:r w:rsidRPr="0090210D"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  <w:t>-</w:t>
                            </w:r>
                            <w:r w:rsidR="007517CC"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  <w:t>2</w:t>
                            </w:r>
                            <w:r w:rsidR="00EF38E7"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  <w:t>4</w:t>
                            </w:r>
                          </w:p>
                          <w:p w:rsidR="0090210D" w:rsidRPr="0090210D" w:rsidRDefault="0090210D" w:rsidP="0090210D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</w:pPr>
                          </w:p>
                          <w:p w:rsidR="008F0C43" w:rsidRDefault="008F0C43" w:rsidP="0090210D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</w:pPr>
                            <w:r w:rsidRPr="004C424E"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  <w:t xml:space="preserve">Раздел </w:t>
                            </w:r>
                            <w:r w:rsidR="00F91A87"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  <w:t>3</w:t>
                            </w:r>
                            <w:r w:rsidRPr="004C424E"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  <w:t xml:space="preserve">. </w:t>
                            </w:r>
                            <w:r w:rsidR="00F91A87" w:rsidRPr="00FC758A"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  <w:t>Материалы по обоснованию</w:t>
                            </w:r>
                            <w:r w:rsidR="00F91A87"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  <w:t xml:space="preserve"> проекта планировки территории</w:t>
                            </w:r>
                            <w:r w:rsidR="00233E59"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  <w:t>.</w:t>
                            </w:r>
                          </w:p>
                          <w:p w:rsidR="0090210D" w:rsidRPr="004C424E" w:rsidRDefault="0090210D" w:rsidP="0090210D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</w:pPr>
                          </w:p>
                          <w:p w:rsidR="008F0C43" w:rsidRPr="004C424E" w:rsidRDefault="004F0FFD" w:rsidP="0090210D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  <w:t>Графическая часть</w:t>
                            </w:r>
                          </w:p>
                          <w:p w:rsidR="008F0C43" w:rsidRDefault="008F0C43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" o:spid="_x0000_s1027" type="#_x0000_t202" style="position:absolute;left:0;text-align:left;margin-left:43.35pt;margin-top:11pt;width:425.35pt;height:211.7pt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" filled="f" stroked="f">
                <v:textbox inset="0,0,0,0">
                  <w:txbxContent>
                    <w:p w:rsidR="0090210D" w:rsidRPr="0090210D" w:rsidRDefault="0090210D" w:rsidP="0090210D">
                      <w:pPr>
                        <w:spacing w:after="0" w:line="240" w:lineRule="auto"/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</w:pPr>
                      <w:r w:rsidRPr="0090210D"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  <w:t>ПО-</w:t>
                      </w:r>
                      <w:r w:rsidR="00EF38E7"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  <w:t>024</w:t>
                      </w:r>
                      <w:r w:rsidRPr="0090210D"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  <w:t>-</w:t>
                      </w:r>
                      <w:r w:rsidR="007517CC"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  <w:t>2</w:t>
                      </w:r>
                      <w:r w:rsidR="00EF38E7"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  <w:t>4</w:t>
                      </w:r>
                    </w:p>
                    <w:p w:rsidR="0090210D" w:rsidRPr="0090210D" w:rsidRDefault="0090210D" w:rsidP="0090210D">
                      <w:pPr>
                        <w:spacing w:after="0" w:line="240" w:lineRule="auto"/>
                        <w:rPr>
                          <w:rFonts w:ascii="Arial" w:hAnsi="Arial" w:cs="Arial"/>
                          <w:sz w:val="32"/>
                          <w:szCs w:val="32"/>
                        </w:rPr>
                      </w:pPr>
                    </w:p>
                    <w:p w:rsidR="008F0C43" w:rsidRDefault="008F0C43" w:rsidP="0090210D">
                      <w:pPr>
                        <w:spacing w:after="0" w:line="240" w:lineRule="auto"/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</w:pPr>
                      <w:r w:rsidRPr="004C424E"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  <w:t xml:space="preserve">Раздел </w:t>
                      </w:r>
                      <w:r w:rsidR="00F91A87"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  <w:t>3</w:t>
                      </w:r>
                      <w:r w:rsidRPr="004C424E"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  <w:t xml:space="preserve">. </w:t>
                      </w:r>
                      <w:r w:rsidR="00F91A87" w:rsidRPr="00FC758A"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  <w:t>Материалы по обоснованию</w:t>
                      </w:r>
                      <w:r w:rsidR="00F91A87"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  <w:t xml:space="preserve"> проекта планировки территории</w:t>
                      </w:r>
                      <w:r w:rsidR="00233E59"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  <w:t>.</w:t>
                      </w:r>
                    </w:p>
                    <w:p w:rsidR="0090210D" w:rsidRPr="004C424E" w:rsidRDefault="0090210D" w:rsidP="0090210D">
                      <w:pPr>
                        <w:spacing w:after="0" w:line="240" w:lineRule="auto"/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</w:pPr>
                    </w:p>
                    <w:p w:rsidR="008F0C43" w:rsidRPr="004C424E" w:rsidRDefault="004F0FFD" w:rsidP="0090210D">
                      <w:pPr>
                        <w:spacing w:after="0" w:line="240" w:lineRule="auto"/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  <w:t>Графическая часть</w:t>
                      </w:r>
                    </w:p>
                    <w:p w:rsidR="008F0C43" w:rsidRDefault="008F0C43"/>
                  </w:txbxContent>
                </v:textbox>
                <w10:wrap anchorx="margin"/>
              </v:shape>
            </w:pict>
          </mc:Fallback>
        </mc:AlternateContent>
      </w:r>
      <w:r w:rsidR="007366A2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D219382" wp14:editId="6C24D89C">
                <wp:simplePos x="0" y="0"/>
                <wp:positionH relativeFrom="margin">
                  <wp:posOffset>547807</wp:posOffset>
                </wp:positionH>
                <wp:positionV relativeFrom="paragraph">
                  <wp:posOffset>4996139</wp:posOffset>
                </wp:positionV>
                <wp:extent cx="5295900" cy="885825"/>
                <wp:effectExtent l="0" t="0" r="0" b="9525"/>
                <wp:wrapNone/>
                <wp:docPr id="34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95900" cy="8858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F0C43" w:rsidRPr="004A0B3E" w:rsidRDefault="008F0C43" w:rsidP="004C424E">
                            <w:pPr>
                              <w:spacing w:after="0"/>
                              <w:rPr>
                                <w:rFonts w:ascii="Arial" w:hAnsi="Arial" w:cs="Arial"/>
                                <w:sz w:val="24"/>
                              </w:rPr>
                            </w:pPr>
                            <w:r w:rsidRPr="00ED5CE5">
                              <w:rPr>
                                <w:rFonts w:ascii="Arial" w:hAnsi="Arial" w:cs="Arial"/>
                                <w:sz w:val="24"/>
                              </w:rPr>
                              <w:t>г</w:t>
                            </w:r>
                            <w:r w:rsidRPr="00ED5CE5">
                              <w:rPr>
                                <w:rFonts w:ascii="Arial" w:hAnsi="Arial" w:cs="Arial"/>
                                <w:sz w:val="24"/>
                                <w:lang w:val="en-US"/>
                              </w:rPr>
                              <w:t xml:space="preserve">. </w:t>
                            </w:r>
                            <w:r w:rsidRPr="00ED5CE5">
                              <w:rPr>
                                <w:rFonts w:ascii="Arial" w:hAnsi="Arial" w:cs="Arial"/>
                                <w:sz w:val="24"/>
                              </w:rPr>
                              <w:t>Липецк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lang w:val="en-US"/>
                              </w:rPr>
                              <w:t>20</w:t>
                            </w:r>
                            <w:r w:rsidR="007517CC">
                              <w:rPr>
                                <w:rFonts w:ascii="Arial" w:hAnsi="Arial" w:cs="Arial"/>
                                <w:sz w:val="24"/>
                              </w:rPr>
                              <w:t>2</w:t>
                            </w:r>
                            <w:r w:rsidR="00EF38E7">
                              <w:rPr>
                                <w:rFonts w:ascii="Arial" w:hAnsi="Arial" w:cs="Arial"/>
                                <w:sz w:val="24"/>
                              </w:rPr>
                              <w:t>4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</w:rPr>
                              <w:t>г.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8" type="#_x0000_t202" style="position:absolute;left:0;text-align:left;margin-left:43.15pt;margin-top:393.4pt;width:417pt;height:69.7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" filled="f" stroked="f">
                <v:textbox inset="0,0,0,0">
                  <w:txbxContent>
                    <w:p w:rsidR="008F0C43" w:rsidRPr="004A0B3E" w:rsidRDefault="008F0C43" w:rsidP="004C424E">
                      <w:pPr>
                        <w:spacing w:after="0"/>
                        <w:rPr>
                          <w:rFonts w:ascii="Arial" w:hAnsi="Arial" w:cs="Arial"/>
                          <w:sz w:val="24"/>
                        </w:rPr>
                      </w:pPr>
                      <w:r w:rsidRPr="00ED5CE5">
                        <w:rPr>
                          <w:rFonts w:ascii="Arial" w:hAnsi="Arial" w:cs="Arial"/>
                          <w:sz w:val="24"/>
                        </w:rPr>
                        <w:t>г</w:t>
                      </w:r>
                      <w:r w:rsidRPr="00ED5CE5">
                        <w:rPr>
                          <w:rFonts w:ascii="Arial" w:hAnsi="Arial" w:cs="Arial"/>
                          <w:sz w:val="24"/>
                          <w:lang w:val="en-US"/>
                        </w:rPr>
                        <w:t xml:space="preserve">. </w:t>
                      </w:r>
                      <w:r w:rsidRPr="00ED5CE5">
                        <w:rPr>
                          <w:rFonts w:ascii="Arial" w:hAnsi="Arial" w:cs="Arial"/>
                          <w:sz w:val="24"/>
                        </w:rPr>
                        <w:t>Липецк</w:t>
                      </w:r>
                      <w:r>
                        <w:rPr>
                          <w:rFonts w:ascii="Arial" w:hAnsi="Arial" w:cs="Arial"/>
                          <w:sz w:val="24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sz w:val="24"/>
                          <w:lang w:val="en-US"/>
                        </w:rPr>
                        <w:t>20</w:t>
                      </w:r>
                      <w:r w:rsidR="007517CC">
                        <w:rPr>
                          <w:rFonts w:ascii="Arial" w:hAnsi="Arial" w:cs="Arial"/>
                          <w:sz w:val="24"/>
                        </w:rPr>
                        <w:t>2</w:t>
                      </w:r>
                      <w:r w:rsidR="00EF38E7">
                        <w:rPr>
                          <w:rFonts w:ascii="Arial" w:hAnsi="Arial" w:cs="Arial"/>
                          <w:sz w:val="24"/>
                        </w:rPr>
                        <w:t>4</w:t>
                      </w:r>
                      <w:r>
                        <w:rPr>
                          <w:rFonts w:ascii="Arial" w:hAnsi="Arial" w:cs="Arial"/>
                          <w:sz w:val="24"/>
                        </w:rPr>
                        <w:t>г.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8C76C9">
        <w:br w:type="page"/>
      </w:r>
    </w:p>
    <w:p w:rsidR="007517CC" w:rsidRDefault="00A61AC4" w:rsidP="00873A54">
      <w:pPr>
        <w:pStyle w:val="11"/>
        <w:rPr>
          <w:noProof/>
          <w:lang w:eastAsia="ru-RU"/>
        </w:rPr>
      </w:pPr>
      <w:r>
        <w:rPr>
          <w:noProof/>
          <w:lang w:eastAsia="ru-RU"/>
        </w:rPr>
        <w:lastRenderedPageBreak/>
        <w:drawing>
          <wp:anchor distT="0" distB="0" distL="114300" distR="114300" simplePos="0" relativeHeight="251660800" behindDoc="1" locked="0" layoutInCell="1" allowOverlap="1" wp14:anchorId="6FD0B936" wp14:editId="355E4301">
            <wp:simplePos x="0" y="0"/>
            <wp:positionH relativeFrom="column">
              <wp:posOffset>303530</wp:posOffset>
            </wp:positionH>
            <wp:positionV relativeFrom="paragraph">
              <wp:posOffset>-55245</wp:posOffset>
            </wp:positionV>
            <wp:extent cx="6150610" cy="1337310"/>
            <wp:effectExtent l="0" t="0" r="2540" b="0"/>
            <wp:wrapTight wrapText="bothSides">
              <wp:wrapPolygon edited="0">
                <wp:start x="0" y="0"/>
                <wp:lineTo x="0" y="21231"/>
                <wp:lineTo x="21542" y="21231"/>
                <wp:lineTo x="21542" y="0"/>
                <wp:lineTo x="0" y="0"/>
              </wp:wrapPolygon>
            </wp:wrapTight>
            <wp:docPr id="20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0610" cy="1337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517CC" w:rsidRDefault="007517CC" w:rsidP="00873A54">
      <w:pPr>
        <w:pStyle w:val="11"/>
        <w:rPr>
          <w:noProof/>
          <w:lang w:eastAsia="ru-RU"/>
        </w:rPr>
      </w:pPr>
    </w:p>
    <w:p w:rsidR="007517CC" w:rsidRDefault="007517CC" w:rsidP="00873A54">
      <w:pPr>
        <w:pStyle w:val="11"/>
        <w:rPr>
          <w:noProof/>
          <w:lang w:eastAsia="ru-RU"/>
        </w:rPr>
      </w:pPr>
    </w:p>
    <w:p w:rsidR="007517CC" w:rsidRDefault="007517CC" w:rsidP="00873A54">
      <w:pPr>
        <w:pStyle w:val="11"/>
        <w:rPr>
          <w:noProof/>
          <w:lang w:eastAsia="ru-RU"/>
        </w:rPr>
      </w:pPr>
    </w:p>
    <w:p w:rsidR="007517CC" w:rsidRDefault="007517CC" w:rsidP="00873A54">
      <w:pPr>
        <w:pStyle w:val="11"/>
        <w:rPr>
          <w:noProof/>
          <w:lang w:eastAsia="ru-RU"/>
        </w:rPr>
      </w:pPr>
    </w:p>
    <w:p w:rsidR="007517CC" w:rsidRDefault="007517CC" w:rsidP="00873A54">
      <w:pPr>
        <w:pStyle w:val="11"/>
        <w:rPr>
          <w:lang w:val="en-US"/>
        </w:rPr>
      </w:pPr>
    </w:p>
    <w:p w:rsidR="008C76C9" w:rsidRDefault="0011363D" w:rsidP="00873A54">
      <w:pPr>
        <w:pStyle w:val="11"/>
        <w:rPr>
          <w:lang w:val="en-US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margin">
                  <wp:posOffset>336814</wp:posOffset>
                </wp:positionH>
                <wp:positionV relativeFrom="paragraph">
                  <wp:posOffset>34183</wp:posOffset>
                </wp:positionV>
                <wp:extent cx="5889625" cy="2576945"/>
                <wp:effectExtent l="0" t="0" r="15875" b="13970"/>
                <wp:wrapNone/>
                <wp:docPr id="37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89625" cy="25769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44029" w:rsidRPr="00FE7C4A" w:rsidRDefault="00344029" w:rsidP="00344029">
                            <w:pPr>
                              <w:rPr>
                                <w:rFonts w:ascii="Arial" w:hAnsi="Arial" w:cs="Arial"/>
                                <w:b/>
                                <w:sz w:val="40"/>
                              </w:rPr>
                            </w:pPr>
                            <w:bookmarkStart w:id="0" w:name="_GoBack"/>
                            <w:r w:rsidRPr="00FE7C4A">
                              <w:rPr>
                                <w:rFonts w:ascii="Arial" w:hAnsi="Arial" w:cs="Arial"/>
                                <w:b/>
                                <w:sz w:val="40"/>
                              </w:rPr>
                              <w:t xml:space="preserve">Документация по планировки территории </w:t>
                            </w:r>
                            <w:bookmarkEnd w:id="0"/>
                            <w:r w:rsidRPr="00FE7C4A">
                              <w:rPr>
                                <w:rFonts w:ascii="Arial" w:hAnsi="Arial" w:cs="Arial"/>
                                <w:b/>
                                <w:sz w:val="40"/>
                              </w:rPr>
                              <w:t>(проект планировки территории, проект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40"/>
                              </w:rPr>
                              <w:t xml:space="preserve"> </w:t>
                            </w:r>
                            <w:r w:rsidRPr="00FE7C4A">
                              <w:rPr>
                                <w:rFonts w:ascii="Arial" w:hAnsi="Arial" w:cs="Arial"/>
                                <w:b/>
                                <w:sz w:val="40"/>
                              </w:rPr>
                              <w:t>межеван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40"/>
                              </w:rPr>
                              <w:t xml:space="preserve">ия территории в составе проекта </w:t>
                            </w:r>
                            <w:r w:rsidRPr="00FE7C4A">
                              <w:rPr>
                                <w:rFonts w:ascii="Arial" w:hAnsi="Arial" w:cs="Arial"/>
                                <w:b/>
                                <w:sz w:val="40"/>
                              </w:rPr>
                              <w:t xml:space="preserve">планировки территории) линейного объекта: "ПАО «НЛМК». </w:t>
                            </w:r>
                            <w:proofErr w:type="spellStart"/>
                            <w:r w:rsidRPr="00FE7C4A">
                              <w:rPr>
                                <w:rFonts w:ascii="Arial" w:hAnsi="Arial" w:cs="Arial"/>
                                <w:b/>
                                <w:sz w:val="40"/>
                              </w:rPr>
                              <w:t>ЦЭлС</w:t>
                            </w:r>
                            <w:proofErr w:type="spellEnd"/>
                            <w:r w:rsidRPr="00FE7C4A">
                              <w:rPr>
                                <w:rFonts w:ascii="Arial" w:hAnsi="Arial" w:cs="Arial"/>
                                <w:b/>
                                <w:sz w:val="40"/>
                              </w:rPr>
                              <w:t>. Строительство кабельной линии 110кВ РП-1–ГПП-7"</w:t>
                            </w:r>
                          </w:p>
                          <w:p w:rsidR="0051005F" w:rsidRPr="00AF49BB" w:rsidRDefault="0051005F" w:rsidP="004C4FA4">
                            <w:pPr>
                              <w:spacing w:after="0" w:line="240" w:lineRule="auto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left:0;text-align:left;margin-left:26.5pt;margin-top:2.7pt;width:463.75pt;height:202.9pt;z-index:251657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" filled="f" stroked="f">
                <v:textbox inset="0,0,0,0">
                  <w:txbxContent>
                    <w:p w:rsidR="00344029" w:rsidRPr="00FE7C4A" w:rsidRDefault="00344029" w:rsidP="00344029">
                      <w:pPr>
                        <w:rPr>
                          <w:rFonts w:ascii="Arial" w:hAnsi="Arial" w:cs="Arial"/>
                          <w:b/>
                          <w:sz w:val="40"/>
                        </w:rPr>
                      </w:pPr>
                      <w:bookmarkStart w:id="1" w:name="_GoBack"/>
                      <w:r w:rsidRPr="00FE7C4A">
                        <w:rPr>
                          <w:rFonts w:ascii="Arial" w:hAnsi="Arial" w:cs="Arial"/>
                          <w:b/>
                          <w:sz w:val="40"/>
                        </w:rPr>
                        <w:t xml:space="preserve">Документация по планировки территории </w:t>
                      </w:r>
                      <w:bookmarkEnd w:id="1"/>
                      <w:r w:rsidRPr="00FE7C4A">
                        <w:rPr>
                          <w:rFonts w:ascii="Arial" w:hAnsi="Arial" w:cs="Arial"/>
                          <w:b/>
                          <w:sz w:val="40"/>
                        </w:rPr>
                        <w:t>(проект планировки территории, проект</w:t>
                      </w:r>
                      <w:r>
                        <w:rPr>
                          <w:rFonts w:ascii="Arial" w:hAnsi="Arial" w:cs="Arial"/>
                          <w:b/>
                          <w:sz w:val="40"/>
                        </w:rPr>
                        <w:t xml:space="preserve"> </w:t>
                      </w:r>
                      <w:r w:rsidRPr="00FE7C4A">
                        <w:rPr>
                          <w:rFonts w:ascii="Arial" w:hAnsi="Arial" w:cs="Arial"/>
                          <w:b/>
                          <w:sz w:val="40"/>
                        </w:rPr>
                        <w:t>межеван</w:t>
                      </w:r>
                      <w:r>
                        <w:rPr>
                          <w:rFonts w:ascii="Arial" w:hAnsi="Arial" w:cs="Arial"/>
                          <w:b/>
                          <w:sz w:val="40"/>
                        </w:rPr>
                        <w:t xml:space="preserve">ия территории в составе проекта </w:t>
                      </w:r>
                      <w:r w:rsidRPr="00FE7C4A">
                        <w:rPr>
                          <w:rFonts w:ascii="Arial" w:hAnsi="Arial" w:cs="Arial"/>
                          <w:b/>
                          <w:sz w:val="40"/>
                        </w:rPr>
                        <w:t xml:space="preserve">планировки территории) линейного объекта: "ПАО «НЛМК». </w:t>
                      </w:r>
                      <w:proofErr w:type="spellStart"/>
                      <w:r w:rsidRPr="00FE7C4A">
                        <w:rPr>
                          <w:rFonts w:ascii="Arial" w:hAnsi="Arial" w:cs="Arial"/>
                          <w:b/>
                          <w:sz w:val="40"/>
                        </w:rPr>
                        <w:t>ЦЭлС</w:t>
                      </w:r>
                      <w:proofErr w:type="spellEnd"/>
                      <w:r w:rsidRPr="00FE7C4A">
                        <w:rPr>
                          <w:rFonts w:ascii="Arial" w:hAnsi="Arial" w:cs="Arial"/>
                          <w:b/>
                          <w:sz w:val="40"/>
                        </w:rPr>
                        <w:t>. Строительство кабельной линии 110кВ РП-1–ГПП-7"</w:t>
                      </w:r>
                    </w:p>
                    <w:p w:rsidR="0051005F" w:rsidRPr="00AF49BB" w:rsidRDefault="0051005F" w:rsidP="004C4FA4">
                      <w:pPr>
                        <w:spacing w:after="0" w:line="240" w:lineRule="auto"/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8C76C9" w:rsidRDefault="008C76C9" w:rsidP="00873A54">
      <w:pPr>
        <w:pStyle w:val="11"/>
        <w:rPr>
          <w:lang w:val="en-US"/>
        </w:rPr>
      </w:pPr>
    </w:p>
    <w:p w:rsidR="008C76C9" w:rsidRDefault="008C76C9" w:rsidP="00873A54">
      <w:pPr>
        <w:pStyle w:val="11"/>
        <w:rPr>
          <w:lang w:val="en-US"/>
        </w:rPr>
      </w:pPr>
    </w:p>
    <w:p w:rsidR="004C424E" w:rsidRDefault="004C424E" w:rsidP="00873A54">
      <w:pPr>
        <w:pStyle w:val="11"/>
      </w:pPr>
    </w:p>
    <w:p w:rsidR="004C424E" w:rsidRPr="004C424E" w:rsidRDefault="004C424E" w:rsidP="004C424E"/>
    <w:p w:rsidR="004C424E" w:rsidRPr="004C424E" w:rsidRDefault="004C424E" w:rsidP="004C424E"/>
    <w:p w:rsidR="004C424E" w:rsidRPr="004C424E" w:rsidRDefault="004C424E" w:rsidP="004C424E"/>
    <w:p w:rsidR="004C424E" w:rsidRPr="004C424E" w:rsidRDefault="004C424E" w:rsidP="004C424E"/>
    <w:p w:rsidR="004C424E" w:rsidRPr="004C424E" w:rsidRDefault="004C424E" w:rsidP="004C424E"/>
    <w:p w:rsidR="004C424E" w:rsidRPr="004C424E" w:rsidRDefault="0053318C" w:rsidP="004C424E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29F44447" wp14:editId="1AEC2AF7">
                <wp:simplePos x="0" y="0"/>
                <wp:positionH relativeFrom="margin">
                  <wp:posOffset>704850</wp:posOffset>
                </wp:positionH>
                <wp:positionV relativeFrom="paragraph">
                  <wp:posOffset>96520</wp:posOffset>
                </wp:positionV>
                <wp:extent cx="5401945" cy="2635885"/>
                <wp:effectExtent l="0" t="0" r="8255" b="12065"/>
                <wp:wrapNone/>
                <wp:docPr id="35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01945" cy="26358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1005F" w:rsidRPr="004C424E" w:rsidRDefault="0051005F" w:rsidP="0051005F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</w:pPr>
                          </w:p>
                          <w:p w:rsidR="0051005F" w:rsidRDefault="0051005F" w:rsidP="0051005F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</w:pPr>
                          </w:p>
                          <w:p w:rsidR="0051005F" w:rsidRDefault="0051005F" w:rsidP="0051005F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</w:pPr>
                          </w:p>
                          <w:p w:rsidR="0051005F" w:rsidRPr="0090210D" w:rsidRDefault="0051005F" w:rsidP="0051005F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</w:pPr>
                            <w:r w:rsidRPr="0090210D"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  <w:t>ПО-</w:t>
                            </w:r>
                            <w:r w:rsidR="00EF38E7"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  <w:t>024</w:t>
                            </w:r>
                            <w:r w:rsidRPr="0090210D"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  <w:t>-</w:t>
                            </w:r>
                            <w:r w:rsidR="007517CC"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  <w:t>2</w:t>
                            </w:r>
                            <w:r w:rsidR="00EF38E7"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  <w:t>4</w:t>
                            </w:r>
                          </w:p>
                          <w:p w:rsidR="0051005F" w:rsidRPr="0090210D" w:rsidRDefault="0051005F" w:rsidP="0051005F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</w:pPr>
                          </w:p>
                          <w:p w:rsidR="00F91A87" w:rsidRDefault="00F91A87" w:rsidP="00F91A87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</w:pPr>
                            <w:r w:rsidRPr="004C424E"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  <w:t xml:space="preserve">Раздел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  <w:t>3</w:t>
                            </w:r>
                            <w:r w:rsidRPr="004C424E"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  <w:t xml:space="preserve">. </w:t>
                            </w:r>
                            <w:r w:rsidRPr="00FC758A"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  <w:t>Материалы по обоснованию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  <w:t xml:space="preserve"> проекта планировки территории.</w:t>
                            </w:r>
                          </w:p>
                          <w:p w:rsidR="0051005F" w:rsidRPr="004C424E" w:rsidRDefault="0051005F" w:rsidP="0051005F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</w:pPr>
                          </w:p>
                          <w:p w:rsidR="0051005F" w:rsidRPr="004C424E" w:rsidRDefault="0051005F" w:rsidP="0051005F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  <w:t>Графическая часть</w:t>
                            </w:r>
                          </w:p>
                          <w:p w:rsidR="0051005F" w:rsidRDefault="0051005F" w:rsidP="0051005F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left:0;text-align:left;margin-left:55.5pt;margin-top:7.6pt;width:425.35pt;height:207.55pt;z-index: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" filled="f" stroked="f">
                <v:textbox inset="0,0,0,0">
                  <w:txbxContent>
                    <w:p w:rsidR="0051005F" w:rsidRPr="004C424E" w:rsidRDefault="0051005F" w:rsidP="0051005F">
                      <w:pPr>
                        <w:spacing w:after="0" w:line="240" w:lineRule="auto"/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</w:pPr>
                    </w:p>
                    <w:p w:rsidR="0051005F" w:rsidRDefault="0051005F" w:rsidP="0051005F">
                      <w:pPr>
                        <w:spacing w:after="0" w:line="240" w:lineRule="auto"/>
                        <w:rPr>
                          <w:rFonts w:ascii="Arial" w:hAnsi="Arial" w:cs="Arial"/>
                          <w:sz w:val="32"/>
                          <w:szCs w:val="32"/>
                        </w:rPr>
                      </w:pPr>
                    </w:p>
                    <w:p w:rsidR="0051005F" w:rsidRDefault="0051005F" w:rsidP="0051005F">
                      <w:pPr>
                        <w:spacing w:after="0" w:line="240" w:lineRule="auto"/>
                        <w:rPr>
                          <w:rFonts w:ascii="Arial" w:hAnsi="Arial" w:cs="Arial"/>
                          <w:sz w:val="32"/>
                          <w:szCs w:val="32"/>
                        </w:rPr>
                      </w:pPr>
                    </w:p>
                    <w:p w:rsidR="0051005F" w:rsidRPr="0090210D" w:rsidRDefault="0051005F" w:rsidP="0051005F">
                      <w:pPr>
                        <w:spacing w:after="0" w:line="240" w:lineRule="auto"/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</w:pPr>
                      <w:r w:rsidRPr="0090210D"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  <w:t>ПО-</w:t>
                      </w:r>
                      <w:r w:rsidR="00EF38E7"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  <w:t>024</w:t>
                      </w:r>
                      <w:r w:rsidRPr="0090210D"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  <w:t>-</w:t>
                      </w:r>
                      <w:r w:rsidR="007517CC"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  <w:t>2</w:t>
                      </w:r>
                      <w:r w:rsidR="00EF38E7"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  <w:t>4</w:t>
                      </w:r>
                    </w:p>
                    <w:p w:rsidR="0051005F" w:rsidRPr="0090210D" w:rsidRDefault="0051005F" w:rsidP="0051005F">
                      <w:pPr>
                        <w:spacing w:after="0" w:line="240" w:lineRule="auto"/>
                        <w:rPr>
                          <w:rFonts w:ascii="Arial" w:hAnsi="Arial" w:cs="Arial"/>
                          <w:sz w:val="32"/>
                          <w:szCs w:val="32"/>
                        </w:rPr>
                      </w:pPr>
                    </w:p>
                    <w:p w:rsidR="00F91A87" w:rsidRDefault="00F91A87" w:rsidP="00F91A87">
                      <w:pPr>
                        <w:spacing w:after="0" w:line="240" w:lineRule="auto"/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</w:pPr>
                      <w:r w:rsidRPr="004C424E"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  <w:t xml:space="preserve">Раздел </w:t>
                      </w:r>
                      <w:r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  <w:t>3</w:t>
                      </w:r>
                      <w:r w:rsidRPr="004C424E"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  <w:t xml:space="preserve">. </w:t>
                      </w:r>
                      <w:r w:rsidRPr="00FC758A"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  <w:t>Материалы по обоснованию</w:t>
                      </w:r>
                      <w:r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  <w:t xml:space="preserve"> проекта планировки территории.</w:t>
                      </w:r>
                    </w:p>
                    <w:p w:rsidR="0051005F" w:rsidRPr="004C424E" w:rsidRDefault="0051005F" w:rsidP="0051005F">
                      <w:pPr>
                        <w:spacing w:after="0" w:line="240" w:lineRule="auto"/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</w:pPr>
                    </w:p>
                    <w:p w:rsidR="0051005F" w:rsidRPr="004C424E" w:rsidRDefault="0051005F" w:rsidP="0051005F">
                      <w:pPr>
                        <w:spacing w:after="0" w:line="240" w:lineRule="auto"/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  <w:t>Графическая часть</w:t>
                      </w:r>
                    </w:p>
                    <w:p w:rsidR="0051005F" w:rsidRDefault="0051005F" w:rsidP="0051005F"/>
                  </w:txbxContent>
                </v:textbox>
                <w10:wrap anchorx="margin"/>
              </v:shape>
            </w:pict>
          </mc:Fallback>
        </mc:AlternateContent>
      </w:r>
    </w:p>
    <w:p w:rsidR="004C424E" w:rsidRPr="004C424E" w:rsidRDefault="004C424E" w:rsidP="004C424E"/>
    <w:p w:rsidR="004C424E" w:rsidRPr="004C424E" w:rsidRDefault="004C424E" w:rsidP="004C424E"/>
    <w:p w:rsidR="004C424E" w:rsidRPr="004C424E" w:rsidRDefault="004C424E" w:rsidP="004C424E"/>
    <w:p w:rsidR="004C424E" w:rsidRPr="004C424E" w:rsidRDefault="004C424E" w:rsidP="004C424E"/>
    <w:p w:rsidR="004C424E" w:rsidRPr="004C424E" w:rsidRDefault="004C424E" w:rsidP="004C424E"/>
    <w:p w:rsidR="004C424E" w:rsidRDefault="004C424E" w:rsidP="004C424E">
      <w:pPr>
        <w:tabs>
          <w:tab w:val="left" w:pos="1329"/>
          <w:tab w:val="center" w:pos="5201"/>
        </w:tabs>
        <w:ind w:right="338" w:firstLine="426"/>
        <w:jc w:val="both"/>
        <w:rPr>
          <w:rFonts w:ascii="Arial" w:hAnsi="Arial" w:cs="Arial"/>
          <w:sz w:val="28"/>
          <w:szCs w:val="28"/>
        </w:rPr>
      </w:pPr>
    </w:p>
    <w:p w:rsidR="004F0FFD" w:rsidRPr="004C424E" w:rsidRDefault="004F0FFD" w:rsidP="004C424E">
      <w:pPr>
        <w:tabs>
          <w:tab w:val="left" w:pos="1329"/>
          <w:tab w:val="center" w:pos="5201"/>
        </w:tabs>
        <w:ind w:right="338" w:firstLine="426"/>
        <w:jc w:val="both"/>
        <w:rPr>
          <w:rFonts w:ascii="Arial" w:hAnsi="Arial" w:cs="Arial"/>
          <w:sz w:val="28"/>
          <w:szCs w:val="28"/>
        </w:rPr>
      </w:pPr>
    </w:p>
    <w:p w:rsidR="004C424E" w:rsidRPr="004C424E" w:rsidRDefault="003B68E1" w:rsidP="004C424E">
      <w:pPr>
        <w:tabs>
          <w:tab w:val="left" w:pos="1329"/>
          <w:tab w:val="center" w:pos="5201"/>
        </w:tabs>
        <w:ind w:right="338" w:firstLine="426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Д</w:t>
      </w:r>
      <w:r w:rsidR="00F56DEF">
        <w:rPr>
          <w:rFonts w:ascii="Arial" w:hAnsi="Arial" w:cs="Arial"/>
          <w:sz w:val="28"/>
          <w:szCs w:val="28"/>
        </w:rPr>
        <w:t>иректор</w:t>
      </w:r>
      <w:r>
        <w:rPr>
          <w:rFonts w:ascii="Arial" w:hAnsi="Arial" w:cs="Arial"/>
          <w:sz w:val="28"/>
          <w:szCs w:val="28"/>
        </w:rPr>
        <w:t xml:space="preserve">         </w:t>
      </w:r>
      <w:r w:rsidR="007517CC">
        <w:rPr>
          <w:rFonts w:ascii="Arial" w:hAnsi="Arial" w:cs="Arial"/>
          <w:sz w:val="28"/>
          <w:szCs w:val="28"/>
        </w:rPr>
        <w:t xml:space="preserve">                                                              </w:t>
      </w:r>
      <w:r w:rsidR="00F56DEF">
        <w:rPr>
          <w:rFonts w:ascii="Arial" w:hAnsi="Arial" w:cs="Arial"/>
          <w:sz w:val="28"/>
          <w:szCs w:val="28"/>
        </w:rPr>
        <w:t xml:space="preserve">       </w:t>
      </w:r>
      <w:r>
        <w:rPr>
          <w:rFonts w:ascii="Arial" w:hAnsi="Arial" w:cs="Arial"/>
          <w:sz w:val="28"/>
          <w:szCs w:val="28"/>
        </w:rPr>
        <w:t>А.А. Затонских</w:t>
      </w:r>
    </w:p>
    <w:p w:rsidR="004C424E" w:rsidRDefault="004C424E" w:rsidP="004C424E">
      <w:pPr>
        <w:tabs>
          <w:tab w:val="left" w:pos="1329"/>
          <w:tab w:val="center" w:pos="5201"/>
        </w:tabs>
        <w:ind w:right="338" w:firstLine="426"/>
        <w:jc w:val="both"/>
        <w:rPr>
          <w:rFonts w:ascii="Arial" w:hAnsi="Arial" w:cs="Arial"/>
          <w:sz w:val="28"/>
          <w:szCs w:val="28"/>
        </w:rPr>
      </w:pPr>
    </w:p>
    <w:p w:rsidR="0093088C" w:rsidRPr="004C424E" w:rsidRDefault="0093088C" w:rsidP="004C424E">
      <w:pPr>
        <w:tabs>
          <w:tab w:val="left" w:pos="1329"/>
          <w:tab w:val="center" w:pos="5201"/>
        </w:tabs>
        <w:ind w:right="338" w:firstLine="426"/>
        <w:jc w:val="both"/>
        <w:rPr>
          <w:rFonts w:ascii="Arial" w:hAnsi="Arial" w:cs="Arial"/>
          <w:sz w:val="28"/>
          <w:szCs w:val="28"/>
        </w:rPr>
      </w:pPr>
    </w:p>
    <w:p w:rsidR="004C424E" w:rsidRDefault="004C424E" w:rsidP="004C424E">
      <w:pPr>
        <w:tabs>
          <w:tab w:val="left" w:pos="1329"/>
          <w:tab w:val="center" w:pos="5201"/>
        </w:tabs>
        <w:jc w:val="left"/>
      </w:pPr>
    </w:p>
    <w:p w:rsidR="001B789F" w:rsidRPr="004C424E" w:rsidRDefault="001B789F" w:rsidP="004C424E">
      <w:pPr>
        <w:tabs>
          <w:tab w:val="left" w:pos="1329"/>
          <w:tab w:val="center" w:pos="5201"/>
        </w:tabs>
        <w:jc w:val="left"/>
      </w:pPr>
    </w:p>
    <w:p w:rsidR="007517CC" w:rsidRDefault="004C424E" w:rsidP="004C424E">
      <w:pPr>
        <w:tabs>
          <w:tab w:val="left" w:pos="1329"/>
          <w:tab w:val="center" w:pos="5201"/>
        </w:tabs>
        <w:jc w:val="left"/>
      </w:pPr>
      <w:r>
        <w:tab/>
      </w:r>
    </w:p>
    <w:p w:rsidR="007517CC" w:rsidRDefault="007517CC" w:rsidP="004C424E">
      <w:pPr>
        <w:tabs>
          <w:tab w:val="left" w:pos="1329"/>
          <w:tab w:val="center" w:pos="5201"/>
        </w:tabs>
        <w:jc w:val="left"/>
      </w:pPr>
    </w:p>
    <w:p w:rsidR="004C424E" w:rsidRPr="004C424E" w:rsidRDefault="004C424E" w:rsidP="004C424E">
      <w:pPr>
        <w:rPr>
          <w:rFonts w:ascii="Arial" w:hAnsi="Arial" w:cs="Arial"/>
          <w:sz w:val="24"/>
          <w:szCs w:val="24"/>
        </w:rPr>
      </w:pPr>
      <w:r w:rsidRPr="004C424E">
        <w:rPr>
          <w:rFonts w:ascii="Arial" w:hAnsi="Arial" w:cs="Arial"/>
          <w:sz w:val="24"/>
          <w:szCs w:val="24"/>
        </w:rPr>
        <w:t>г</w:t>
      </w:r>
      <w:r w:rsidRPr="00A61AC4">
        <w:rPr>
          <w:rFonts w:ascii="Arial" w:hAnsi="Arial" w:cs="Arial"/>
          <w:sz w:val="24"/>
          <w:szCs w:val="24"/>
        </w:rPr>
        <w:t xml:space="preserve">. </w:t>
      </w:r>
      <w:r w:rsidRPr="004C424E">
        <w:rPr>
          <w:rFonts w:ascii="Arial" w:hAnsi="Arial" w:cs="Arial"/>
          <w:sz w:val="24"/>
          <w:szCs w:val="24"/>
        </w:rPr>
        <w:t>Липецк</w:t>
      </w:r>
      <w:r>
        <w:rPr>
          <w:rFonts w:ascii="Arial" w:hAnsi="Arial" w:cs="Arial"/>
          <w:sz w:val="24"/>
          <w:szCs w:val="24"/>
        </w:rPr>
        <w:t xml:space="preserve"> </w:t>
      </w:r>
      <w:r w:rsidRPr="00A61AC4">
        <w:rPr>
          <w:rFonts w:ascii="Arial" w:hAnsi="Arial" w:cs="Arial"/>
          <w:sz w:val="24"/>
          <w:szCs w:val="24"/>
        </w:rPr>
        <w:t>20</w:t>
      </w:r>
      <w:r w:rsidR="007517CC">
        <w:rPr>
          <w:rFonts w:ascii="Arial" w:hAnsi="Arial" w:cs="Arial"/>
          <w:sz w:val="24"/>
          <w:szCs w:val="24"/>
        </w:rPr>
        <w:t>2</w:t>
      </w:r>
      <w:r w:rsidR="00EF38E7">
        <w:rPr>
          <w:rFonts w:ascii="Arial" w:hAnsi="Arial" w:cs="Arial"/>
          <w:sz w:val="24"/>
          <w:szCs w:val="24"/>
        </w:rPr>
        <w:t>4</w:t>
      </w:r>
      <w:r w:rsidRPr="004C424E">
        <w:rPr>
          <w:rFonts w:ascii="Arial" w:hAnsi="Arial" w:cs="Arial"/>
          <w:sz w:val="24"/>
          <w:szCs w:val="24"/>
        </w:rPr>
        <w:t>г.</w:t>
      </w:r>
    </w:p>
    <w:p w:rsidR="004C424E" w:rsidRPr="004C424E" w:rsidRDefault="004C424E" w:rsidP="004C424E">
      <w:pPr>
        <w:rPr>
          <w:rFonts w:ascii="Arial" w:hAnsi="Arial" w:cs="Arial"/>
        </w:rPr>
        <w:sectPr w:rsidR="004C424E" w:rsidRPr="004C424E" w:rsidSect="004B151E">
          <w:headerReference w:type="default" r:id="rId10"/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49"/>
        <w:gridCol w:w="2580"/>
        <w:gridCol w:w="3245"/>
        <w:gridCol w:w="2474"/>
      </w:tblGrid>
      <w:tr w:rsidR="001B789F" w:rsidRPr="0053318C" w:rsidTr="00E82BAE">
        <w:trPr>
          <w:trHeight w:val="570"/>
        </w:trPr>
        <w:tc>
          <w:tcPr>
            <w:tcW w:w="103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89F" w:rsidRPr="0053318C" w:rsidRDefault="001B789F" w:rsidP="00E82BAE">
            <w:pPr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</w:pPr>
            <w:r w:rsidRPr="0053318C"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  <w:lastRenderedPageBreak/>
              <w:t>Состав проекта</w:t>
            </w:r>
          </w:p>
        </w:tc>
      </w:tr>
      <w:tr w:rsidR="001B789F" w:rsidRPr="0053318C" w:rsidTr="00E82BAE">
        <w:trPr>
          <w:trHeight w:val="917"/>
        </w:trPr>
        <w:tc>
          <w:tcPr>
            <w:tcW w:w="20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B789F" w:rsidRPr="0053318C" w:rsidRDefault="001B789F" w:rsidP="00E82BAE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left"/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</w:pPr>
            <w:r w:rsidRPr="0053318C"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  <w:t>Основная часть.</w:t>
            </w:r>
          </w:p>
        </w:tc>
        <w:tc>
          <w:tcPr>
            <w:tcW w:w="25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789F" w:rsidRPr="0053318C" w:rsidRDefault="001B789F" w:rsidP="00E82BAE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</w:pPr>
            <w:r w:rsidRPr="0053318C"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  <w:t>Раздел 1. «Проект планировки территории. Графическая часть»</w:t>
            </w:r>
          </w:p>
          <w:p w:rsidR="001B789F" w:rsidRPr="0053318C" w:rsidRDefault="001B789F" w:rsidP="00E82BAE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</w:pP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789F" w:rsidRPr="0053318C" w:rsidRDefault="001B789F" w:rsidP="00E82BAE">
            <w:pPr>
              <w:autoSpaceDE w:val="0"/>
              <w:autoSpaceDN w:val="0"/>
              <w:adjustRightInd w:val="0"/>
              <w:spacing w:after="0" w:line="240" w:lineRule="auto"/>
              <w:ind w:left="-58"/>
              <w:jc w:val="left"/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</w:pPr>
            <w:r w:rsidRPr="0053318C"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  <w:t>Лист 1. Чертеж границ зон планируемого размещения линейного объекта.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789F" w:rsidRPr="0053318C" w:rsidRDefault="001B789F" w:rsidP="00E82BAE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</w:pPr>
            <w:r w:rsidRPr="0053318C"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  <w:t>М 1:1000</w:t>
            </w:r>
          </w:p>
        </w:tc>
      </w:tr>
      <w:tr w:rsidR="001B789F" w:rsidRPr="0053318C" w:rsidTr="00E82BAE">
        <w:trPr>
          <w:trHeight w:val="571"/>
        </w:trPr>
        <w:tc>
          <w:tcPr>
            <w:tcW w:w="20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789F" w:rsidRPr="0053318C" w:rsidRDefault="001B789F" w:rsidP="00E82BAE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left"/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</w:pPr>
          </w:p>
        </w:tc>
        <w:tc>
          <w:tcPr>
            <w:tcW w:w="25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789F" w:rsidRPr="0053318C" w:rsidRDefault="001B789F" w:rsidP="00E82BAE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</w:pP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789F" w:rsidRPr="0053318C" w:rsidRDefault="001B789F" w:rsidP="00E82BAE">
            <w:pPr>
              <w:autoSpaceDE w:val="0"/>
              <w:autoSpaceDN w:val="0"/>
              <w:adjustRightInd w:val="0"/>
              <w:spacing w:after="0" w:line="240" w:lineRule="auto"/>
              <w:ind w:left="-58"/>
              <w:jc w:val="left"/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</w:pPr>
            <w:r w:rsidRPr="0053318C"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  <w:t>Лист 2. Чертеж красных линий</w:t>
            </w:r>
          </w:p>
        </w:tc>
        <w:tc>
          <w:tcPr>
            <w:tcW w:w="24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789F" w:rsidRPr="0053318C" w:rsidRDefault="00EF38E7" w:rsidP="00E82BAE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</w:pPr>
            <w:r w:rsidRPr="0053318C"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  <w:t>Не разрабатывается</w:t>
            </w:r>
          </w:p>
        </w:tc>
      </w:tr>
      <w:tr w:rsidR="001B789F" w:rsidRPr="0053318C" w:rsidTr="00E82BAE">
        <w:trPr>
          <w:trHeight w:val="570"/>
        </w:trPr>
        <w:tc>
          <w:tcPr>
            <w:tcW w:w="20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789F" w:rsidRPr="0053318C" w:rsidRDefault="001B789F" w:rsidP="00E82BAE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left"/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</w:pPr>
          </w:p>
        </w:tc>
        <w:tc>
          <w:tcPr>
            <w:tcW w:w="25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789F" w:rsidRPr="0053318C" w:rsidRDefault="001B789F" w:rsidP="00E82BAE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</w:pP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789F" w:rsidRPr="0053318C" w:rsidRDefault="001B789F" w:rsidP="00E82BAE">
            <w:pPr>
              <w:autoSpaceDE w:val="0"/>
              <w:autoSpaceDN w:val="0"/>
              <w:adjustRightInd w:val="0"/>
              <w:spacing w:after="0" w:line="240" w:lineRule="auto"/>
              <w:ind w:left="-58"/>
              <w:jc w:val="left"/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</w:pPr>
            <w:r w:rsidRPr="0053318C"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  <w:t>Лист 3.</w:t>
            </w:r>
            <w:r w:rsidRPr="0053318C">
              <w:rPr>
                <w:sz w:val="22"/>
              </w:rPr>
              <w:t xml:space="preserve"> </w:t>
            </w:r>
            <w:r w:rsidRPr="0053318C"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  <w:t>Чертеж границ зон планируемого размещения линейных объектов, подлежащих реконструкции в связи с изменением их местоположения</w:t>
            </w:r>
          </w:p>
        </w:tc>
        <w:tc>
          <w:tcPr>
            <w:tcW w:w="24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789F" w:rsidRPr="0053318C" w:rsidRDefault="001B789F" w:rsidP="00E82BAE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</w:pPr>
            <w:r w:rsidRPr="0053318C"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  <w:t>Не разрабатывается</w:t>
            </w:r>
          </w:p>
        </w:tc>
      </w:tr>
      <w:tr w:rsidR="001B789F" w:rsidRPr="0053318C" w:rsidTr="00E82BAE">
        <w:trPr>
          <w:trHeight w:val="844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B789F" w:rsidRPr="0053318C" w:rsidRDefault="001B789F" w:rsidP="00E82BAE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left"/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89F" w:rsidRPr="0053318C" w:rsidRDefault="001B789F" w:rsidP="00E82BAE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</w:pPr>
            <w:r w:rsidRPr="0053318C"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  <w:t>Раздел 2. «Положение о размещении линейных объектов»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B789F" w:rsidRPr="0053318C" w:rsidRDefault="001B789F" w:rsidP="00E82BAE">
            <w:pPr>
              <w:autoSpaceDE w:val="0"/>
              <w:autoSpaceDN w:val="0"/>
              <w:adjustRightInd w:val="0"/>
              <w:spacing w:after="0" w:line="240" w:lineRule="auto"/>
              <w:ind w:left="-58"/>
              <w:jc w:val="left"/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</w:pPr>
            <w:r w:rsidRPr="0053318C"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  <w:t>Проект планировки территории. Пояснительная записка.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789F" w:rsidRPr="0053318C" w:rsidRDefault="001B789F" w:rsidP="00E82BAE">
            <w:pPr>
              <w:autoSpaceDE w:val="0"/>
              <w:autoSpaceDN w:val="0"/>
              <w:adjustRightInd w:val="0"/>
              <w:spacing w:after="0" w:line="240" w:lineRule="auto"/>
              <w:ind w:left="567"/>
              <w:jc w:val="left"/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</w:pPr>
          </w:p>
        </w:tc>
      </w:tr>
      <w:tr w:rsidR="001B789F" w:rsidRPr="0053318C" w:rsidTr="00E82BAE">
        <w:trPr>
          <w:trHeight w:val="348"/>
        </w:trPr>
        <w:tc>
          <w:tcPr>
            <w:tcW w:w="20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789F" w:rsidRPr="0053318C" w:rsidRDefault="001B789F" w:rsidP="00E82BAE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left"/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</w:pPr>
            <w:r w:rsidRPr="0053318C"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  <w:t>Материалы по обоснованию проекта.</w:t>
            </w:r>
          </w:p>
          <w:p w:rsidR="001B789F" w:rsidRPr="0053318C" w:rsidRDefault="001B789F" w:rsidP="00E82BAE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left"/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</w:pPr>
          </w:p>
        </w:tc>
        <w:tc>
          <w:tcPr>
            <w:tcW w:w="25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789F" w:rsidRPr="0053318C" w:rsidRDefault="001B789F" w:rsidP="00E82BAE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bCs/>
                <w:iCs/>
                <w:sz w:val="22"/>
                <w:lang w:eastAsia="ru-RU"/>
              </w:rPr>
            </w:pPr>
            <w:r w:rsidRPr="0053318C">
              <w:rPr>
                <w:rFonts w:ascii="Times New Roman" w:hAnsi="Times New Roman"/>
                <w:bCs/>
                <w:iCs/>
                <w:sz w:val="22"/>
                <w:lang w:eastAsia="ru-RU"/>
              </w:rPr>
              <w:t>Раздел 3. «Материалы по обоснованию проекта планировки. Графическая часть»</w:t>
            </w:r>
          </w:p>
          <w:p w:rsidR="001B789F" w:rsidRPr="0053318C" w:rsidRDefault="001B789F" w:rsidP="00E82BAE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bCs/>
                <w:iCs/>
                <w:sz w:val="22"/>
                <w:lang w:eastAsia="ru-RU"/>
              </w:rPr>
            </w:pP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89F" w:rsidRPr="0053318C" w:rsidRDefault="001B789F" w:rsidP="00E82BAE">
            <w:pPr>
              <w:autoSpaceDE w:val="0"/>
              <w:autoSpaceDN w:val="0"/>
              <w:adjustRightInd w:val="0"/>
              <w:spacing w:after="0" w:line="240" w:lineRule="auto"/>
              <w:ind w:left="-58"/>
              <w:jc w:val="left"/>
              <w:rPr>
                <w:rFonts w:ascii="Times New Roman" w:hAnsi="Times New Roman"/>
                <w:bCs/>
                <w:iCs/>
                <w:sz w:val="22"/>
                <w:lang w:eastAsia="ru-RU"/>
              </w:rPr>
            </w:pPr>
            <w:r w:rsidRPr="0053318C">
              <w:rPr>
                <w:rFonts w:ascii="Times New Roman" w:hAnsi="Times New Roman"/>
                <w:bCs/>
                <w:iCs/>
                <w:sz w:val="22"/>
                <w:lang w:eastAsia="ru-RU"/>
              </w:rPr>
              <w:t>Лист 1. Схема расположения элементов планировочной структуры (территорий, занятых линейными объектами и (или) предназначенных для размещения линейных объектов)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89F" w:rsidRPr="0053318C" w:rsidRDefault="001B789F" w:rsidP="00E82BAE">
            <w:pPr>
              <w:autoSpaceDE w:val="0"/>
              <w:autoSpaceDN w:val="0"/>
              <w:adjustRightInd w:val="0"/>
              <w:spacing w:after="0" w:line="240" w:lineRule="auto"/>
              <w:ind w:left="567"/>
              <w:jc w:val="left"/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</w:pPr>
          </w:p>
        </w:tc>
      </w:tr>
      <w:tr w:rsidR="001B789F" w:rsidRPr="0053318C" w:rsidTr="00E82BAE">
        <w:trPr>
          <w:trHeight w:val="346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B789F" w:rsidRPr="0053318C" w:rsidRDefault="001B789F" w:rsidP="00E82BAE">
            <w:pPr>
              <w:autoSpaceDE w:val="0"/>
              <w:autoSpaceDN w:val="0"/>
              <w:adjustRightInd w:val="0"/>
              <w:spacing w:after="0" w:line="240" w:lineRule="auto"/>
              <w:ind w:left="567"/>
              <w:jc w:val="left"/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</w:pPr>
          </w:p>
        </w:tc>
        <w:tc>
          <w:tcPr>
            <w:tcW w:w="25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B789F" w:rsidRPr="0053318C" w:rsidRDefault="001B789F" w:rsidP="00E82BAE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bCs/>
                <w:iCs/>
                <w:sz w:val="22"/>
                <w:lang w:eastAsia="ru-RU"/>
              </w:rPr>
            </w:pP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89F" w:rsidRPr="0053318C" w:rsidRDefault="001B789F" w:rsidP="00E82BAE">
            <w:pPr>
              <w:autoSpaceDE w:val="0"/>
              <w:autoSpaceDN w:val="0"/>
              <w:adjustRightInd w:val="0"/>
              <w:spacing w:after="0" w:line="240" w:lineRule="auto"/>
              <w:ind w:left="-58"/>
              <w:jc w:val="left"/>
              <w:rPr>
                <w:rFonts w:ascii="Times New Roman" w:hAnsi="Times New Roman"/>
                <w:bCs/>
                <w:iCs/>
                <w:sz w:val="22"/>
                <w:lang w:eastAsia="ru-RU"/>
              </w:rPr>
            </w:pPr>
            <w:r w:rsidRPr="0053318C">
              <w:rPr>
                <w:rFonts w:ascii="Times New Roman" w:hAnsi="Times New Roman"/>
                <w:bCs/>
                <w:iCs/>
                <w:sz w:val="22"/>
                <w:lang w:eastAsia="ru-RU"/>
              </w:rPr>
              <w:t>Лист 2. Схема использования территории в период подготовки проекта планировки территории.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89F" w:rsidRPr="0053318C" w:rsidRDefault="001B789F" w:rsidP="00E82BAE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left"/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</w:pPr>
            <w:r w:rsidRPr="0053318C"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  <w:t>М 1:1000</w:t>
            </w:r>
          </w:p>
        </w:tc>
      </w:tr>
      <w:tr w:rsidR="001B789F" w:rsidRPr="0053318C" w:rsidTr="00E82BAE">
        <w:trPr>
          <w:trHeight w:val="381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789F" w:rsidRPr="0053318C" w:rsidRDefault="001B789F" w:rsidP="00E82BAE">
            <w:pPr>
              <w:autoSpaceDE w:val="0"/>
              <w:autoSpaceDN w:val="0"/>
              <w:adjustRightInd w:val="0"/>
              <w:spacing w:after="0" w:line="240" w:lineRule="auto"/>
              <w:ind w:left="567"/>
              <w:jc w:val="left"/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</w:pPr>
          </w:p>
        </w:tc>
        <w:tc>
          <w:tcPr>
            <w:tcW w:w="25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789F" w:rsidRPr="0053318C" w:rsidRDefault="001B789F" w:rsidP="00E82BAE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bCs/>
                <w:iCs/>
                <w:sz w:val="22"/>
                <w:lang w:eastAsia="ru-RU"/>
              </w:rPr>
            </w:pP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89F" w:rsidRPr="0053318C" w:rsidRDefault="001B789F" w:rsidP="00E82BAE">
            <w:pPr>
              <w:autoSpaceDE w:val="0"/>
              <w:autoSpaceDN w:val="0"/>
              <w:adjustRightInd w:val="0"/>
              <w:spacing w:after="0" w:line="240" w:lineRule="auto"/>
              <w:ind w:left="-58"/>
              <w:jc w:val="left"/>
              <w:rPr>
                <w:rFonts w:ascii="Times New Roman" w:hAnsi="Times New Roman"/>
                <w:bCs/>
                <w:iCs/>
                <w:sz w:val="22"/>
                <w:lang w:eastAsia="ru-RU"/>
              </w:rPr>
            </w:pPr>
            <w:r w:rsidRPr="0053318C">
              <w:rPr>
                <w:rFonts w:ascii="Times New Roman" w:hAnsi="Times New Roman"/>
                <w:bCs/>
                <w:iCs/>
                <w:sz w:val="22"/>
                <w:lang w:eastAsia="ru-RU"/>
              </w:rPr>
              <w:t>Лист 3. Схема организации улично-дорожной сети и движения транспорта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789F" w:rsidRPr="0053318C" w:rsidRDefault="00EF38E7" w:rsidP="00E82BAE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left"/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</w:pPr>
            <w:r w:rsidRPr="0053318C"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  <w:t>Не разрабатывается</w:t>
            </w:r>
          </w:p>
        </w:tc>
      </w:tr>
      <w:tr w:rsidR="001B789F" w:rsidRPr="0053318C" w:rsidTr="00E82BAE">
        <w:trPr>
          <w:trHeight w:val="1656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789F" w:rsidRPr="0053318C" w:rsidRDefault="001B789F" w:rsidP="00E82BAE">
            <w:pPr>
              <w:autoSpaceDE w:val="0"/>
              <w:autoSpaceDN w:val="0"/>
              <w:adjustRightInd w:val="0"/>
              <w:spacing w:after="0" w:line="240" w:lineRule="auto"/>
              <w:ind w:left="567"/>
              <w:jc w:val="left"/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</w:pPr>
          </w:p>
        </w:tc>
        <w:tc>
          <w:tcPr>
            <w:tcW w:w="25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789F" w:rsidRPr="0053318C" w:rsidRDefault="001B789F" w:rsidP="00E82BAE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bCs/>
                <w:iCs/>
                <w:sz w:val="22"/>
                <w:lang w:eastAsia="ru-RU"/>
              </w:rPr>
            </w:pP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789F" w:rsidRPr="0053318C" w:rsidRDefault="001B789F" w:rsidP="0053318C">
            <w:pPr>
              <w:autoSpaceDE w:val="0"/>
              <w:autoSpaceDN w:val="0"/>
              <w:adjustRightInd w:val="0"/>
              <w:spacing w:after="0" w:line="240" w:lineRule="auto"/>
              <w:ind w:left="-58"/>
              <w:jc w:val="left"/>
              <w:rPr>
                <w:rFonts w:ascii="Times New Roman" w:hAnsi="Times New Roman"/>
                <w:bCs/>
                <w:iCs/>
                <w:sz w:val="22"/>
                <w:lang w:eastAsia="ru-RU"/>
              </w:rPr>
            </w:pPr>
            <w:r w:rsidRPr="0053318C">
              <w:rPr>
                <w:rFonts w:ascii="Times New Roman" w:hAnsi="Times New Roman"/>
                <w:bCs/>
                <w:iCs/>
                <w:sz w:val="22"/>
                <w:lang w:eastAsia="ru-RU"/>
              </w:rPr>
              <w:t>Лист 4. Схема границ зон с особыми условиями использования территорий, особо охраняемых природных территорий, лесничеств.</w:t>
            </w:r>
          </w:p>
        </w:tc>
        <w:tc>
          <w:tcPr>
            <w:tcW w:w="2474" w:type="dxa"/>
            <w:tcBorders>
              <w:left w:val="single" w:sz="4" w:space="0" w:color="auto"/>
              <w:right w:val="single" w:sz="4" w:space="0" w:color="auto"/>
            </w:tcBorders>
          </w:tcPr>
          <w:p w:rsidR="001B789F" w:rsidRPr="0053318C" w:rsidRDefault="001B789F" w:rsidP="00E82BAE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left"/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</w:pPr>
            <w:r w:rsidRPr="0053318C"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  <w:t>М 1:1000</w:t>
            </w:r>
          </w:p>
        </w:tc>
      </w:tr>
      <w:tr w:rsidR="001B789F" w:rsidRPr="0053318C" w:rsidTr="00E82BAE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789F" w:rsidRPr="0053318C" w:rsidRDefault="001B789F" w:rsidP="00E82BAE">
            <w:pPr>
              <w:autoSpaceDE w:val="0"/>
              <w:autoSpaceDN w:val="0"/>
              <w:adjustRightInd w:val="0"/>
              <w:spacing w:after="0" w:line="240" w:lineRule="auto"/>
              <w:ind w:left="567"/>
              <w:jc w:val="left"/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</w:pPr>
          </w:p>
        </w:tc>
        <w:tc>
          <w:tcPr>
            <w:tcW w:w="25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789F" w:rsidRPr="0053318C" w:rsidRDefault="001B789F" w:rsidP="00E82BAE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bCs/>
                <w:iCs/>
                <w:sz w:val="22"/>
                <w:lang w:eastAsia="ru-RU"/>
              </w:rPr>
            </w:pP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89F" w:rsidRPr="0053318C" w:rsidRDefault="001B789F" w:rsidP="00E82BAE">
            <w:pPr>
              <w:autoSpaceDE w:val="0"/>
              <w:autoSpaceDN w:val="0"/>
              <w:adjustRightInd w:val="0"/>
              <w:spacing w:after="0" w:line="240" w:lineRule="auto"/>
              <w:ind w:left="-58"/>
              <w:jc w:val="left"/>
              <w:rPr>
                <w:rFonts w:ascii="Times New Roman" w:hAnsi="Times New Roman"/>
                <w:bCs/>
                <w:iCs/>
                <w:sz w:val="22"/>
                <w:lang w:eastAsia="ru-RU"/>
              </w:rPr>
            </w:pPr>
            <w:r w:rsidRPr="0053318C">
              <w:rPr>
                <w:rFonts w:ascii="Times New Roman" w:hAnsi="Times New Roman"/>
                <w:bCs/>
                <w:iCs/>
                <w:sz w:val="22"/>
                <w:lang w:eastAsia="ru-RU"/>
              </w:rPr>
              <w:t>Лист 5. Схема границ территорий, подверженных риску возникновения чрезвычайных ситуаций природного и техногенного характера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89F" w:rsidRPr="0053318C" w:rsidRDefault="001B789F" w:rsidP="00E82BAE">
            <w:pPr>
              <w:autoSpaceDE w:val="0"/>
              <w:autoSpaceDN w:val="0"/>
              <w:adjustRightInd w:val="0"/>
              <w:spacing w:after="0" w:line="240" w:lineRule="auto"/>
              <w:ind w:left="567"/>
              <w:jc w:val="left"/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</w:pPr>
          </w:p>
        </w:tc>
      </w:tr>
      <w:tr w:rsidR="001B789F" w:rsidRPr="0053318C" w:rsidTr="00E82BAE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789F" w:rsidRPr="0053318C" w:rsidRDefault="001B789F" w:rsidP="00E82BAE">
            <w:pPr>
              <w:autoSpaceDE w:val="0"/>
              <w:autoSpaceDN w:val="0"/>
              <w:adjustRightInd w:val="0"/>
              <w:spacing w:after="0" w:line="240" w:lineRule="auto"/>
              <w:ind w:left="567"/>
              <w:jc w:val="left"/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</w:pPr>
          </w:p>
        </w:tc>
        <w:tc>
          <w:tcPr>
            <w:tcW w:w="25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89F" w:rsidRPr="0053318C" w:rsidRDefault="001B789F" w:rsidP="00E82BAE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</w:pP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89F" w:rsidRPr="0053318C" w:rsidRDefault="001B789F" w:rsidP="00E82BAE">
            <w:pPr>
              <w:autoSpaceDE w:val="0"/>
              <w:autoSpaceDN w:val="0"/>
              <w:adjustRightInd w:val="0"/>
              <w:spacing w:after="0" w:line="240" w:lineRule="auto"/>
              <w:ind w:left="-58"/>
              <w:jc w:val="left"/>
              <w:rPr>
                <w:rFonts w:ascii="Times New Roman" w:hAnsi="Times New Roman"/>
                <w:bCs/>
                <w:iCs/>
                <w:sz w:val="22"/>
                <w:lang w:eastAsia="ru-RU"/>
              </w:rPr>
            </w:pPr>
            <w:r w:rsidRPr="0053318C">
              <w:rPr>
                <w:rFonts w:ascii="Times New Roman" w:hAnsi="Times New Roman"/>
                <w:bCs/>
                <w:iCs/>
                <w:sz w:val="22"/>
                <w:lang w:eastAsia="ru-RU"/>
              </w:rPr>
              <w:t>Лист 6.</w:t>
            </w:r>
            <w:r w:rsidRPr="0053318C">
              <w:rPr>
                <w:rFonts w:ascii="Times New Roman" w:hAnsi="Times New Roman"/>
                <w:bCs/>
                <w:iCs/>
                <w:color w:val="FF0000"/>
                <w:sz w:val="22"/>
                <w:lang w:eastAsia="ru-RU"/>
              </w:rPr>
              <w:t xml:space="preserve"> </w:t>
            </w:r>
            <w:r w:rsidRPr="0053318C">
              <w:rPr>
                <w:rFonts w:ascii="Times New Roman" w:hAnsi="Times New Roman"/>
                <w:bCs/>
                <w:iCs/>
                <w:sz w:val="22"/>
                <w:lang w:eastAsia="ru-RU"/>
              </w:rPr>
              <w:t xml:space="preserve">Схема конструктивных и планировочных решений 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89F" w:rsidRPr="0053318C" w:rsidRDefault="00EF38E7" w:rsidP="00E82BAE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</w:pPr>
            <w:r w:rsidRPr="0053318C"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  <w:t>Не разрабатывается</w:t>
            </w:r>
          </w:p>
        </w:tc>
      </w:tr>
      <w:tr w:rsidR="001B789F" w:rsidRPr="0053318C" w:rsidTr="00E82BAE"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89F" w:rsidRPr="0053318C" w:rsidRDefault="001B789F" w:rsidP="00E82BAE">
            <w:pPr>
              <w:autoSpaceDE w:val="0"/>
              <w:autoSpaceDN w:val="0"/>
              <w:adjustRightInd w:val="0"/>
              <w:spacing w:after="0" w:line="240" w:lineRule="auto"/>
              <w:ind w:left="567"/>
              <w:jc w:val="left"/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89F" w:rsidRPr="0053318C" w:rsidRDefault="001B789F" w:rsidP="00E82BAE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bCs/>
                <w:iCs/>
                <w:color w:val="000000"/>
                <w:sz w:val="22"/>
                <w:lang w:val="en-US" w:eastAsia="ru-RU"/>
              </w:rPr>
            </w:pPr>
            <w:r w:rsidRPr="0053318C"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  <w:t>Раздел 4. «Материалы по обоснованию проекта пл</w:t>
            </w:r>
            <w:r w:rsidR="004B151E" w:rsidRPr="0053318C"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  <w:t>анировки. Пояснительная записка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89F" w:rsidRPr="0053318C" w:rsidRDefault="001B789F" w:rsidP="00E82BAE">
            <w:pPr>
              <w:autoSpaceDE w:val="0"/>
              <w:autoSpaceDN w:val="0"/>
              <w:adjustRightInd w:val="0"/>
              <w:spacing w:after="0" w:line="240" w:lineRule="auto"/>
              <w:ind w:left="-58"/>
              <w:jc w:val="left"/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</w:pPr>
            <w:r w:rsidRPr="0053318C"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  <w:t>Пояснительная записка.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89F" w:rsidRPr="0053318C" w:rsidRDefault="001B789F" w:rsidP="00E82BAE">
            <w:pPr>
              <w:autoSpaceDE w:val="0"/>
              <w:autoSpaceDN w:val="0"/>
              <w:adjustRightInd w:val="0"/>
              <w:spacing w:after="0" w:line="240" w:lineRule="auto"/>
              <w:ind w:left="567"/>
              <w:jc w:val="left"/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</w:pPr>
          </w:p>
        </w:tc>
      </w:tr>
    </w:tbl>
    <w:p w:rsidR="0053318C" w:rsidRDefault="0053318C">
      <w:r>
        <w:br w:type="page"/>
      </w:r>
    </w:p>
    <w:tbl>
      <w:tblPr>
        <w:tblpPr w:leftFromText="180" w:rightFromText="180" w:vertAnchor="text" w:horzAnchor="margin" w:tblpX="358" w:tblpY="7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8"/>
        <w:gridCol w:w="8289"/>
        <w:gridCol w:w="818"/>
      </w:tblGrid>
      <w:tr w:rsidR="004B151E" w:rsidRPr="0053318C" w:rsidTr="004B151E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151E" w:rsidRPr="0053318C" w:rsidRDefault="004B151E" w:rsidP="004B151E">
            <w:pPr>
              <w:rPr>
                <w:rFonts w:ascii="Times New Roman" w:hAnsi="Times New Roman"/>
                <w:sz w:val="22"/>
                <w:lang w:eastAsia="ru-RU"/>
              </w:rPr>
            </w:pPr>
            <w:r w:rsidRPr="0053318C">
              <w:rPr>
                <w:rFonts w:ascii="Times New Roman" w:hAnsi="Times New Roman"/>
                <w:sz w:val="22"/>
                <w:lang w:eastAsia="ru-RU"/>
              </w:rPr>
              <w:lastRenderedPageBreak/>
              <w:t xml:space="preserve">№ </w:t>
            </w:r>
            <w:proofErr w:type="gramStart"/>
            <w:r w:rsidRPr="0053318C">
              <w:rPr>
                <w:rFonts w:ascii="Times New Roman" w:hAnsi="Times New Roman"/>
                <w:sz w:val="22"/>
                <w:lang w:eastAsia="ru-RU"/>
              </w:rPr>
              <w:t>п</w:t>
            </w:r>
            <w:proofErr w:type="gramEnd"/>
            <w:r w:rsidRPr="0053318C">
              <w:rPr>
                <w:rFonts w:ascii="Times New Roman" w:hAnsi="Times New Roman"/>
                <w:sz w:val="22"/>
                <w:lang w:eastAsia="ru-RU"/>
              </w:rPr>
              <w:t>/п</w:t>
            </w:r>
          </w:p>
        </w:tc>
        <w:tc>
          <w:tcPr>
            <w:tcW w:w="8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151E" w:rsidRPr="0053318C" w:rsidRDefault="004B151E" w:rsidP="004B151E">
            <w:pPr>
              <w:rPr>
                <w:rFonts w:ascii="Times New Roman" w:hAnsi="Times New Roman"/>
                <w:sz w:val="22"/>
                <w:lang w:eastAsia="ru-RU"/>
              </w:rPr>
            </w:pPr>
            <w:r w:rsidRPr="0053318C">
              <w:rPr>
                <w:rFonts w:ascii="Times New Roman" w:hAnsi="Times New Roman"/>
                <w:sz w:val="22"/>
                <w:lang w:eastAsia="ru-RU"/>
              </w:rPr>
              <w:t>Раздел 3.</w:t>
            </w:r>
          </w:p>
          <w:p w:rsidR="004B151E" w:rsidRPr="0053318C" w:rsidRDefault="004B151E" w:rsidP="004B151E">
            <w:pPr>
              <w:rPr>
                <w:rFonts w:ascii="Times New Roman" w:hAnsi="Times New Roman"/>
                <w:sz w:val="22"/>
                <w:lang w:eastAsia="ru-RU"/>
              </w:rPr>
            </w:pPr>
            <w:r w:rsidRPr="0053318C">
              <w:rPr>
                <w:rFonts w:ascii="Times New Roman" w:hAnsi="Times New Roman"/>
                <w:sz w:val="22"/>
                <w:lang w:eastAsia="ru-RU"/>
              </w:rPr>
              <w:t>СОДЕРЖАНИЕ.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151E" w:rsidRPr="0053318C" w:rsidRDefault="004B151E" w:rsidP="004B151E">
            <w:pPr>
              <w:jc w:val="both"/>
              <w:rPr>
                <w:rFonts w:ascii="Times New Roman" w:hAnsi="Times New Roman"/>
                <w:sz w:val="22"/>
                <w:lang w:eastAsia="ru-RU"/>
              </w:rPr>
            </w:pPr>
            <w:r w:rsidRPr="0053318C">
              <w:rPr>
                <w:rFonts w:ascii="Times New Roman" w:hAnsi="Times New Roman"/>
                <w:sz w:val="22"/>
                <w:lang w:eastAsia="ru-RU"/>
              </w:rPr>
              <w:t>Лист.</w:t>
            </w:r>
          </w:p>
        </w:tc>
      </w:tr>
      <w:tr w:rsidR="004B151E" w:rsidRPr="0053318C" w:rsidTr="004B151E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151E" w:rsidRPr="0053318C" w:rsidRDefault="004B151E" w:rsidP="004B151E">
            <w:pPr>
              <w:jc w:val="both"/>
              <w:rPr>
                <w:rFonts w:ascii="Times New Roman" w:hAnsi="Times New Roman"/>
                <w:sz w:val="22"/>
                <w:lang w:eastAsia="ru-RU"/>
              </w:rPr>
            </w:pPr>
          </w:p>
        </w:tc>
        <w:tc>
          <w:tcPr>
            <w:tcW w:w="8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151E" w:rsidRPr="0053318C" w:rsidRDefault="004B151E" w:rsidP="004B151E">
            <w:pPr>
              <w:jc w:val="both"/>
              <w:rPr>
                <w:rFonts w:ascii="Times New Roman" w:hAnsi="Times New Roman"/>
                <w:sz w:val="22"/>
                <w:lang w:eastAsia="ru-RU"/>
              </w:rPr>
            </w:pPr>
            <w:r w:rsidRPr="0053318C">
              <w:rPr>
                <w:rFonts w:ascii="Times New Roman" w:hAnsi="Times New Roman"/>
                <w:sz w:val="22"/>
                <w:lang w:eastAsia="ru-RU"/>
              </w:rPr>
              <w:t xml:space="preserve">Состав проекта 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51E" w:rsidRPr="0053318C" w:rsidRDefault="004B151E" w:rsidP="004B151E">
            <w:pPr>
              <w:jc w:val="both"/>
              <w:rPr>
                <w:rFonts w:ascii="Times New Roman" w:hAnsi="Times New Roman"/>
                <w:sz w:val="22"/>
                <w:lang w:eastAsia="ru-RU"/>
              </w:rPr>
            </w:pPr>
          </w:p>
        </w:tc>
      </w:tr>
      <w:tr w:rsidR="004B151E" w:rsidRPr="0053318C" w:rsidTr="004B151E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151E" w:rsidRPr="0053318C" w:rsidRDefault="004B151E" w:rsidP="004B151E">
            <w:pPr>
              <w:jc w:val="both"/>
              <w:rPr>
                <w:rFonts w:ascii="Times New Roman" w:hAnsi="Times New Roman"/>
                <w:sz w:val="22"/>
                <w:lang w:eastAsia="ru-RU"/>
              </w:rPr>
            </w:pPr>
          </w:p>
        </w:tc>
        <w:tc>
          <w:tcPr>
            <w:tcW w:w="8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151E" w:rsidRPr="0053318C" w:rsidRDefault="004B151E" w:rsidP="004B151E">
            <w:pPr>
              <w:jc w:val="both"/>
              <w:rPr>
                <w:rFonts w:ascii="Times New Roman" w:hAnsi="Times New Roman"/>
                <w:sz w:val="22"/>
                <w:lang w:eastAsia="ru-RU"/>
              </w:rPr>
            </w:pPr>
            <w:r w:rsidRPr="0053318C">
              <w:rPr>
                <w:rFonts w:ascii="Times New Roman" w:hAnsi="Times New Roman"/>
                <w:sz w:val="22"/>
                <w:lang w:eastAsia="ru-RU"/>
              </w:rPr>
              <w:t>Содержание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51E" w:rsidRPr="0053318C" w:rsidRDefault="004B151E" w:rsidP="004B151E">
            <w:pPr>
              <w:jc w:val="both"/>
              <w:rPr>
                <w:rFonts w:ascii="Times New Roman" w:hAnsi="Times New Roman"/>
                <w:sz w:val="22"/>
                <w:lang w:eastAsia="ru-RU"/>
              </w:rPr>
            </w:pPr>
          </w:p>
        </w:tc>
      </w:tr>
      <w:tr w:rsidR="004B151E" w:rsidRPr="0053318C" w:rsidTr="004B151E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51E" w:rsidRPr="0053318C" w:rsidRDefault="004B151E" w:rsidP="004B151E">
            <w:pPr>
              <w:jc w:val="both"/>
              <w:rPr>
                <w:rFonts w:ascii="Times New Roman" w:hAnsi="Times New Roman"/>
                <w:sz w:val="22"/>
                <w:lang w:eastAsia="ru-RU"/>
              </w:rPr>
            </w:pPr>
            <w:r w:rsidRPr="0053318C">
              <w:rPr>
                <w:rFonts w:ascii="Times New Roman" w:hAnsi="Times New Roman"/>
                <w:sz w:val="22"/>
                <w:lang w:eastAsia="ru-RU"/>
              </w:rPr>
              <w:t>1</w:t>
            </w:r>
          </w:p>
        </w:tc>
        <w:tc>
          <w:tcPr>
            <w:tcW w:w="8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51E" w:rsidRPr="0053318C" w:rsidRDefault="004B151E" w:rsidP="0053318C">
            <w:pPr>
              <w:jc w:val="both"/>
              <w:rPr>
                <w:rFonts w:ascii="Times New Roman" w:hAnsi="Times New Roman"/>
                <w:sz w:val="22"/>
                <w:lang w:eastAsia="ru-RU"/>
              </w:rPr>
            </w:pPr>
            <w:r w:rsidRPr="0053318C">
              <w:rPr>
                <w:rFonts w:ascii="Times New Roman" w:hAnsi="Times New Roman"/>
                <w:sz w:val="22"/>
                <w:lang w:eastAsia="ru-RU"/>
              </w:rPr>
              <w:t xml:space="preserve">Лист 1. </w:t>
            </w:r>
            <w:r w:rsidRPr="0053318C">
              <w:rPr>
                <w:rFonts w:ascii="Times New Roman" w:hAnsi="Times New Roman"/>
                <w:bCs/>
                <w:iCs/>
                <w:sz w:val="22"/>
                <w:lang w:eastAsia="ru-RU"/>
              </w:rPr>
              <w:t>Схема расположения элементов планировочной структуры.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151E" w:rsidRPr="0053318C" w:rsidRDefault="004B151E" w:rsidP="004B151E">
            <w:pPr>
              <w:jc w:val="both"/>
              <w:rPr>
                <w:rFonts w:ascii="Times New Roman" w:hAnsi="Times New Roman"/>
                <w:sz w:val="22"/>
                <w:lang w:eastAsia="ru-RU"/>
              </w:rPr>
            </w:pPr>
            <w:r w:rsidRPr="0053318C">
              <w:rPr>
                <w:rFonts w:ascii="Times New Roman" w:hAnsi="Times New Roman"/>
                <w:sz w:val="22"/>
                <w:lang w:eastAsia="ru-RU"/>
              </w:rPr>
              <w:t>1</w:t>
            </w:r>
          </w:p>
        </w:tc>
      </w:tr>
      <w:tr w:rsidR="004B151E" w:rsidRPr="0053318C" w:rsidTr="004B151E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51E" w:rsidRPr="0053318C" w:rsidRDefault="004B151E" w:rsidP="004B151E">
            <w:pPr>
              <w:jc w:val="both"/>
              <w:rPr>
                <w:rFonts w:ascii="Times New Roman" w:hAnsi="Times New Roman"/>
                <w:sz w:val="22"/>
                <w:lang w:eastAsia="ru-RU"/>
              </w:rPr>
            </w:pPr>
            <w:r w:rsidRPr="0053318C">
              <w:rPr>
                <w:rFonts w:ascii="Times New Roman" w:hAnsi="Times New Roman"/>
                <w:sz w:val="22"/>
                <w:lang w:eastAsia="ru-RU"/>
              </w:rPr>
              <w:t>2</w:t>
            </w:r>
          </w:p>
        </w:tc>
        <w:tc>
          <w:tcPr>
            <w:tcW w:w="8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51E" w:rsidRPr="0053318C" w:rsidRDefault="004B151E" w:rsidP="004B151E">
            <w:pPr>
              <w:jc w:val="both"/>
              <w:rPr>
                <w:rFonts w:ascii="Times New Roman" w:hAnsi="Times New Roman"/>
                <w:sz w:val="22"/>
                <w:lang w:eastAsia="ru-RU"/>
              </w:rPr>
            </w:pPr>
            <w:r w:rsidRPr="0053318C">
              <w:rPr>
                <w:rFonts w:ascii="Times New Roman" w:hAnsi="Times New Roman"/>
                <w:sz w:val="22"/>
                <w:lang w:eastAsia="ru-RU"/>
              </w:rPr>
              <w:t>Лист 2. Схема использования территории.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151E" w:rsidRPr="0053318C" w:rsidRDefault="00EF38E7" w:rsidP="004B151E">
            <w:pPr>
              <w:jc w:val="both"/>
              <w:rPr>
                <w:rFonts w:ascii="Times New Roman" w:hAnsi="Times New Roman"/>
                <w:sz w:val="22"/>
                <w:lang w:eastAsia="ru-RU"/>
              </w:rPr>
            </w:pPr>
            <w:r w:rsidRPr="0053318C">
              <w:rPr>
                <w:rFonts w:ascii="Times New Roman" w:hAnsi="Times New Roman"/>
                <w:sz w:val="22"/>
                <w:lang w:eastAsia="ru-RU"/>
              </w:rPr>
              <w:t>2</w:t>
            </w:r>
          </w:p>
        </w:tc>
      </w:tr>
      <w:tr w:rsidR="004B151E" w:rsidRPr="0053318C" w:rsidTr="004B151E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151E" w:rsidRPr="0053318C" w:rsidRDefault="00EF38E7" w:rsidP="004B151E">
            <w:pPr>
              <w:jc w:val="both"/>
              <w:rPr>
                <w:rFonts w:ascii="Times New Roman" w:hAnsi="Times New Roman"/>
                <w:sz w:val="22"/>
                <w:lang w:eastAsia="ru-RU"/>
              </w:rPr>
            </w:pPr>
            <w:r w:rsidRPr="0053318C">
              <w:rPr>
                <w:rFonts w:ascii="Times New Roman" w:hAnsi="Times New Roman"/>
                <w:sz w:val="22"/>
                <w:lang w:eastAsia="ru-RU"/>
              </w:rPr>
              <w:t>3</w:t>
            </w:r>
          </w:p>
        </w:tc>
        <w:tc>
          <w:tcPr>
            <w:tcW w:w="8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151E" w:rsidRPr="0053318C" w:rsidRDefault="004B151E" w:rsidP="0053318C">
            <w:pPr>
              <w:jc w:val="both"/>
              <w:rPr>
                <w:rFonts w:ascii="Times New Roman" w:hAnsi="Times New Roman"/>
                <w:sz w:val="22"/>
                <w:lang w:eastAsia="ru-RU"/>
              </w:rPr>
            </w:pPr>
            <w:r w:rsidRPr="0053318C">
              <w:rPr>
                <w:rFonts w:ascii="Times New Roman" w:hAnsi="Times New Roman"/>
                <w:sz w:val="22"/>
                <w:lang w:eastAsia="ru-RU"/>
              </w:rPr>
              <w:t xml:space="preserve">Лист </w:t>
            </w:r>
            <w:r w:rsidR="00EF38E7" w:rsidRPr="0053318C">
              <w:rPr>
                <w:rFonts w:ascii="Times New Roman" w:hAnsi="Times New Roman"/>
                <w:sz w:val="22"/>
                <w:lang w:eastAsia="ru-RU"/>
              </w:rPr>
              <w:t>3</w:t>
            </w:r>
            <w:r w:rsidRPr="0053318C">
              <w:rPr>
                <w:rFonts w:ascii="Times New Roman" w:hAnsi="Times New Roman"/>
                <w:sz w:val="22"/>
                <w:lang w:eastAsia="ru-RU"/>
              </w:rPr>
              <w:t xml:space="preserve">. </w:t>
            </w:r>
            <w:r w:rsidRPr="0053318C">
              <w:rPr>
                <w:rFonts w:ascii="Times New Roman" w:hAnsi="Times New Roman"/>
                <w:bCs/>
                <w:iCs/>
                <w:sz w:val="22"/>
                <w:lang w:eastAsia="ru-RU"/>
              </w:rPr>
              <w:t>Схема границ зон с особыми условиями использования территорий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51E" w:rsidRPr="0053318C" w:rsidRDefault="00EF38E7" w:rsidP="004B151E">
            <w:pPr>
              <w:jc w:val="both"/>
              <w:rPr>
                <w:rFonts w:ascii="Times New Roman" w:hAnsi="Times New Roman"/>
                <w:sz w:val="22"/>
                <w:lang w:eastAsia="ru-RU"/>
              </w:rPr>
            </w:pPr>
            <w:r w:rsidRPr="0053318C">
              <w:rPr>
                <w:rFonts w:ascii="Times New Roman" w:hAnsi="Times New Roman"/>
                <w:sz w:val="22"/>
                <w:lang w:eastAsia="ru-RU"/>
              </w:rPr>
              <w:t>3</w:t>
            </w:r>
          </w:p>
        </w:tc>
      </w:tr>
      <w:tr w:rsidR="004B151E" w:rsidRPr="0053318C" w:rsidTr="004B151E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151E" w:rsidRPr="0053318C" w:rsidRDefault="00EF38E7" w:rsidP="004B151E">
            <w:pPr>
              <w:jc w:val="both"/>
              <w:rPr>
                <w:rFonts w:ascii="Times New Roman" w:hAnsi="Times New Roman"/>
                <w:sz w:val="22"/>
                <w:lang w:eastAsia="ru-RU"/>
              </w:rPr>
            </w:pPr>
            <w:r w:rsidRPr="0053318C">
              <w:rPr>
                <w:rFonts w:ascii="Times New Roman" w:hAnsi="Times New Roman"/>
                <w:sz w:val="22"/>
                <w:lang w:eastAsia="ru-RU"/>
              </w:rPr>
              <w:t>4</w:t>
            </w:r>
          </w:p>
        </w:tc>
        <w:tc>
          <w:tcPr>
            <w:tcW w:w="8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151E" w:rsidRPr="0053318C" w:rsidRDefault="004B151E" w:rsidP="00EF38E7">
            <w:pPr>
              <w:jc w:val="both"/>
              <w:rPr>
                <w:rFonts w:ascii="Times New Roman" w:hAnsi="Times New Roman"/>
                <w:sz w:val="22"/>
                <w:lang w:eastAsia="ru-RU"/>
              </w:rPr>
            </w:pPr>
            <w:r w:rsidRPr="0053318C">
              <w:rPr>
                <w:rFonts w:ascii="Times New Roman" w:hAnsi="Times New Roman"/>
                <w:sz w:val="22"/>
                <w:lang w:eastAsia="ru-RU"/>
              </w:rPr>
              <w:t xml:space="preserve">Лист </w:t>
            </w:r>
            <w:r w:rsidR="00EF38E7" w:rsidRPr="0053318C">
              <w:rPr>
                <w:rFonts w:ascii="Times New Roman" w:hAnsi="Times New Roman"/>
                <w:sz w:val="22"/>
                <w:lang w:eastAsia="ru-RU"/>
              </w:rPr>
              <w:t>4</w:t>
            </w:r>
            <w:r w:rsidRPr="0053318C">
              <w:rPr>
                <w:rFonts w:ascii="Times New Roman" w:hAnsi="Times New Roman"/>
                <w:sz w:val="22"/>
                <w:lang w:eastAsia="ru-RU"/>
              </w:rPr>
              <w:t xml:space="preserve">. </w:t>
            </w:r>
            <w:r w:rsidRPr="0053318C">
              <w:rPr>
                <w:rFonts w:ascii="Times New Roman" w:hAnsi="Times New Roman"/>
                <w:bCs/>
                <w:iCs/>
                <w:sz w:val="22"/>
                <w:lang w:eastAsia="ru-RU"/>
              </w:rPr>
              <w:t>Схема границ территорий, подверженных риску возникновения чрезвычайных ситуаций природного и техногенного характера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51E" w:rsidRPr="0053318C" w:rsidRDefault="00EF38E7" w:rsidP="004B151E">
            <w:pPr>
              <w:jc w:val="both"/>
              <w:rPr>
                <w:rFonts w:ascii="Times New Roman" w:hAnsi="Times New Roman"/>
                <w:sz w:val="22"/>
                <w:lang w:eastAsia="ru-RU"/>
              </w:rPr>
            </w:pPr>
            <w:r w:rsidRPr="0053318C">
              <w:rPr>
                <w:rFonts w:ascii="Times New Roman" w:hAnsi="Times New Roman"/>
                <w:sz w:val="22"/>
                <w:lang w:eastAsia="ru-RU"/>
              </w:rPr>
              <w:t>4</w:t>
            </w:r>
          </w:p>
        </w:tc>
      </w:tr>
    </w:tbl>
    <w:p w:rsidR="00F91A87" w:rsidRPr="004B151E" w:rsidRDefault="00F91A87" w:rsidP="00F91A87">
      <w:pPr>
        <w:jc w:val="both"/>
        <w:rPr>
          <w:rFonts w:ascii="Times New Roman" w:hAnsi="Times New Roman"/>
          <w:sz w:val="24"/>
          <w:szCs w:val="24"/>
          <w:lang w:val="en-US"/>
        </w:rPr>
      </w:pPr>
    </w:p>
    <w:p w:rsidR="00392B5A" w:rsidRPr="00875F09" w:rsidRDefault="00392B5A" w:rsidP="00392B5A">
      <w:pPr>
        <w:rPr>
          <w:rFonts w:ascii="Times New Roman" w:hAnsi="Times New Roman"/>
          <w:sz w:val="24"/>
          <w:szCs w:val="24"/>
        </w:rPr>
      </w:pPr>
    </w:p>
    <w:p w:rsidR="00392B5A" w:rsidRPr="00875F09" w:rsidRDefault="00392B5A" w:rsidP="00392B5A">
      <w:pPr>
        <w:rPr>
          <w:rFonts w:ascii="Times New Roman" w:hAnsi="Times New Roman"/>
          <w:sz w:val="24"/>
          <w:szCs w:val="24"/>
        </w:rPr>
      </w:pPr>
    </w:p>
    <w:p w:rsidR="008C76C9" w:rsidRDefault="008C76C9" w:rsidP="006235A8">
      <w:pPr>
        <w:autoSpaceDE w:val="0"/>
        <w:autoSpaceDN w:val="0"/>
        <w:adjustRightInd w:val="0"/>
        <w:spacing w:after="0" w:line="240" w:lineRule="auto"/>
        <w:ind w:left="567"/>
        <w:rPr>
          <w:rFonts w:ascii="Arial Narrow" w:hAnsi="Arial Narrow" w:cs="Arial Narrow"/>
          <w:b/>
          <w:bCs/>
          <w:i/>
          <w:iCs/>
          <w:color w:val="000000"/>
          <w:sz w:val="26"/>
          <w:szCs w:val="26"/>
          <w:lang w:eastAsia="ru-RU"/>
        </w:rPr>
      </w:pPr>
    </w:p>
    <w:p w:rsidR="008C76C9" w:rsidRDefault="008C76C9" w:rsidP="006235A8">
      <w:pPr>
        <w:autoSpaceDE w:val="0"/>
        <w:autoSpaceDN w:val="0"/>
        <w:adjustRightInd w:val="0"/>
        <w:spacing w:after="0" w:line="240" w:lineRule="auto"/>
        <w:ind w:left="567"/>
        <w:rPr>
          <w:rFonts w:ascii="Arial Narrow" w:hAnsi="Arial Narrow" w:cs="Arial Narrow"/>
          <w:b/>
          <w:bCs/>
          <w:i/>
          <w:iCs/>
          <w:color w:val="000000"/>
          <w:sz w:val="26"/>
          <w:szCs w:val="26"/>
          <w:lang w:eastAsia="ru-RU"/>
        </w:rPr>
      </w:pPr>
    </w:p>
    <w:p w:rsidR="008C76C9" w:rsidRDefault="008C76C9" w:rsidP="006235A8">
      <w:pPr>
        <w:autoSpaceDE w:val="0"/>
        <w:autoSpaceDN w:val="0"/>
        <w:adjustRightInd w:val="0"/>
        <w:spacing w:after="0" w:line="240" w:lineRule="auto"/>
        <w:ind w:left="567"/>
        <w:rPr>
          <w:rFonts w:ascii="Arial Narrow" w:hAnsi="Arial Narrow" w:cs="Arial Narrow"/>
          <w:b/>
          <w:bCs/>
          <w:i/>
          <w:iCs/>
          <w:color w:val="000000"/>
          <w:sz w:val="26"/>
          <w:szCs w:val="26"/>
          <w:lang w:eastAsia="ru-RU"/>
        </w:rPr>
      </w:pPr>
    </w:p>
    <w:p w:rsidR="008C76C9" w:rsidRDefault="008C76C9" w:rsidP="006235A8">
      <w:pPr>
        <w:autoSpaceDE w:val="0"/>
        <w:autoSpaceDN w:val="0"/>
        <w:adjustRightInd w:val="0"/>
        <w:spacing w:after="0" w:line="240" w:lineRule="auto"/>
        <w:ind w:left="567"/>
        <w:rPr>
          <w:rFonts w:ascii="Arial Narrow" w:hAnsi="Arial Narrow" w:cs="Arial Narrow"/>
          <w:b/>
          <w:bCs/>
          <w:i/>
          <w:iCs/>
          <w:color w:val="000000"/>
          <w:sz w:val="26"/>
          <w:szCs w:val="26"/>
          <w:lang w:eastAsia="ru-RU"/>
        </w:rPr>
      </w:pPr>
    </w:p>
    <w:p w:rsidR="008C76C9" w:rsidRDefault="008C76C9" w:rsidP="006235A8">
      <w:pPr>
        <w:autoSpaceDE w:val="0"/>
        <w:autoSpaceDN w:val="0"/>
        <w:adjustRightInd w:val="0"/>
        <w:spacing w:after="0" w:line="240" w:lineRule="auto"/>
        <w:ind w:left="567"/>
        <w:rPr>
          <w:rFonts w:ascii="Arial Narrow" w:hAnsi="Arial Narrow" w:cs="Arial Narrow"/>
          <w:b/>
          <w:bCs/>
          <w:i/>
          <w:iCs/>
          <w:color w:val="000000"/>
          <w:sz w:val="26"/>
          <w:szCs w:val="26"/>
          <w:lang w:eastAsia="ru-RU"/>
        </w:rPr>
      </w:pPr>
    </w:p>
    <w:p w:rsidR="008C76C9" w:rsidRPr="00392B5A" w:rsidRDefault="008C76C9" w:rsidP="00392B5A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Arial Narrow" w:hAnsi="Arial Narrow" w:cs="Arial Narrow"/>
          <w:bCs/>
          <w:iCs/>
          <w:color w:val="000000"/>
          <w:sz w:val="26"/>
          <w:szCs w:val="26"/>
          <w:lang w:eastAsia="ru-RU"/>
        </w:rPr>
      </w:pPr>
    </w:p>
    <w:p w:rsidR="008C76C9" w:rsidRDefault="008C76C9" w:rsidP="006235A8">
      <w:pPr>
        <w:autoSpaceDE w:val="0"/>
        <w:autoSpaceDN w:val="0"/>
        <w:adjustRightInd w:val="0"/>
        <w:spacing w:after="0" w:line="240" w:lineRule="auto"/>
        <w:ind w:left="567"/>
        <w:rPr>
          <w:rFonts w:ascii="Arial Narrow" w:hAnsi="Arial Narrow" w:cs="Arial Narrow"/>
          <w:b/>
          <w:bCs/>
          <w:i/>
          <w:iCs/>
          <w:color w:val="000000"/>
          <w:sz w:val="26"/>
          <w:szCs w:val="26"/>
          <w:lang w:eastAsia="ru-RU"/>
        </w:rPr>
      </w:pPr>
    </w:p>
    <w:p w:rsidR="008C76C9" w:rsidRDefault="008C76C9" w:rsidP="006235A8">
      <w:pPr>
        <w:autoSpaceDE w:val="0"/>
        <w:autoSpaceDN w:val="0"/>
        <w:adjustRightInd w:val="0"/>
        <w:spacing w:after="0" w:line="240" w:lineRule="auto"/>
        <w:ind w:left="567"/>
        <w:rPr>
          <w:rFonts w:ascii="Arial Narrow" w:hAnsi="Arial Narrow" w:cs="Arial Narrow"/>
          <w:b/>
          <w:bCs/>
          <w:i/>
          <w:iCs/>
          <w:color w:val="000000"/>
          <w:sz w:val="26"/>
          <w:szCs w:val="26"/>
          <w:lang w:eastAsia="ru-RU"/>
        </w:rPr>
      </w:pPr>
    </w:p>
    <w:p w:rsidR="008C76C9" w:rsidRDefault="008C76C9" w:rsidP="006235A8">
      <w:pPr>
        <w:autoSpaceDE w:val="0"/>
        <w:autoSpaceDN w:val="0"/>
        <w:adjustRightInd w:val="0"/>
        <w:spacing w:after="0" w:line="240" w:lineRule="auto"/>
        <w:ind w:left="567"/>
        <w:rPr>
          <w:rFonts w:ascii="Arial Narrow" w:hAnsi="Arial Narrow" w:cs="Arial Narrow"/>
          <w:b/>
          <w:bCs/>
          <w:i/>
          <w:iCs/>
          <w:color w:val="000000"/>
          <w:sz w:val="26"/>
          <w:szCs w:val="26"/>
          <w:lang w:eastAsia="ru-RU"/>
        </w:rPr>
      </w:pPr>
    </w:p>
    <w:p w:rsidR="008C76C9" w:rsidRDefault="008C76C9" w:rsidP="006235A8">
      <w:pPr>
        <w:autoSpaceDE w:val="0"/>
        <w:autoSpaceDN w:val="0"/>
        <w:adjustRightInd w:val="0"/>
        <w:spacing w:after="0" w:line="240" w:lineRule="auto"/>
        <w:ind w:left="567"/>
        <w:rPr>
          <w:rFonts w:ascii="Arial Narrow" w:hAnsi="Arial Narrow" w:cs="Arial Narrow"/>
          <w:b/>
          <w:bCs/>
          <w:i/>
          <w:iCs/>
          <w:color w:val="000000"/>
          <w:sz w:val="26"/>
          <w:szCs w:val="26"/>
          <w:lang w:eastAsia="ru-RU"/>
        </w:rPr>
      </w:pPr>
    </w:p>
    <w:p w:rsidR="008C76C9" w:rsidRDefault="008C76C9" w:rsidP="006235A8">
      <w:pPr>
        <w:autoSpaceDE w:val="0"/>
        <w:autoSpaceDN w:val="0"/>
        <w:adjustRightInd w:val="0"/>
        <w:spacing w:after="0" w:line="240" w:lineRule="auto"/>
        <w:ind w:left="567"/>
        <w:rPr>
          <w:rFonts w:ascii="Arial Narrow" w:hAnsi="Arial Narrow" w:cs="Arial Narrow"/>
          <w:b/>
          <w:bCs/>
          <w:i/>
          <w:iCs/>
          <w:color w:val="000000"/>
          <w:sz w:val="26"/>
          <w:szCs w:val="26"/>
          <w:lang w:eastAsia="ru-RU"/>
        </w:rPr>
      </w:pPr>
    </w:p>
    <w:p w:rsidR="008C76C9" w:rsidRDefault="008C76C9" w:rsidP="006235A8">
      <w:pPr>
        <w:autoSpaceDE w:val="0"/>
        <w:autoSpaceDN w:val="0"/>
        <w:adjustRightInd w:val="0"/>
        <w:spacing w:after="0" w:line="240" w:lineRule="auto"/>
        <w:ind w:left="567"/>
        <w:rPr>
          <w:rFonts w:ascii="Arial Narrow" w:hAnsi="Arial Narrow" w:cs="Arial Narrow"/>
          <w:b/>
          <w:bCs/>
          <w:i/>
          <w:iCs/>
          <w:color w:val="000000"/>
          <w:sz w:val="26"/>
          <w:szCs w:val="26"/>
          <w:lang w:eastAsia="ru-RU"/>
        </w:rPr>
      </w:pPr>
    </w:p>
    <w:p w:rsidR="008C76C9" w:rsidRDefault="008C76C9" w:rsidP="006235A8">
      <w:pPr>
        <w:autoSpaceDE w:val="0"/>
        <w:autoSpaceDN w:val="0"/>
        <w:adjustRightInd w:val="0"/>
        <w:spacing w:after="0" w:line="240" w:lineRule="auto"/>
        <w:ind w:left="567"/>
        <w:rPr>
          <w:rFonts w:ascii="Arial Narrow" w:hAnsi="Arial Narrow" w:cs="Arial Narrow"/>
          <w:b/>
          <w:bCs/>
          <w:i/>
          <w:iCs/>
          <w:color w:val="000000"/>
          <w:sz w:val="26"/>
          <w:szCs w:val="26"/>
          <w:lang w:eastAsia="ru-RU"/>
        </w:rPr>
      </w:pPr>
    </w:p>
    <w:p w:rsidR="008C76C9" w:rsidRDefault="008C76C9" w:rsidP="006235A8">
      <w:pPr>
        <w:autoSpaceDE w:val="0"/>
        <w:autoSpaceDN w:val="0"/>
        <w:adjustRightInd w:val="0"/>
        <w:spacing w:after="0" w:line="240" w:lineRule="auto"/>
        <w:ind w:left="567"/>
        <w:rPr>
          <w:rFonts w:ascii="Arial Narrow" w:hAnsi="Arial Narrow" w:cs="Arial Narrow"/>
          <w:b/>
          <w:bCs/>
          <w:i/>
          <w:iCs/>
          <w:color w:val="000000"/>
          <w:sz w:val="26"/>
          <w:szCs w:val="26"/>
          <w:lang w:eastAsia="ru-RU"/>
        </w:rPr>
      </w:pPr>
    </w:p>
    <w:p w:rsidR="008C76C9" w:rsidRDefault="008C76C9" w:rsidP="006235A8">
      <w:pPr>
        <w:autoSpaceDE w:val="0"/>
        <w:autoSpaceDN w:val="0"/>
        <w:adjustRightInd w:val="0"/>
        <w:spacing w:after="0" w:line="240" w:lineRule="auto"/>
        <w:ind w:left="567"/>
        <w:rPr>
          <w:rFonts w:ascii="Arial Narrow" w:hAnsi="Arial Narrow" w:cs="Arial Narrow"/>
          <w:b/>
          <w:bCs/>
          <w:i/>
          <w:iCs/>
          <w:color w:val="000000"/>
          <w:sz w:val="26"/>
          <w:szCs w:val="26"/>
          <w:lang w:eastAsia="ru-RU"/>
        </w:rPr>
      </w:pPr>
    </w:p>
    <w:p w:rsidR="008C76C9" w:rsidRDefault="008C76C9" w:rsidP="006235A8">
      <w:pPr>
        <w:autoSpaceDE w:val="0"/>
        <w:autoSpaceDN w:val="0"/>
        <w:adjustRightInd w:val="0"/>
        <w:spacing w:after="0" w:line="240" w:lineRule="auto"/>
        <w:ind w:left="567"/>
        <w:rPr>
          <w:rFonts w:ascii="Arial Narrow" w:hAnsi="Arial Narrow" w:cs="Arial Narrow"/>
          <w:b/>
          <w:bCs/>
          <w:i/>
          <w:iCs/>
          <w:color w:val="000000"/>
          <w:sz w:val="26"/>
          <w:szCs w:val="26"/>
          <w:lang w:eastAsia="ru-RU"/>
        </w:rPr>
      </w:pPr>
    </w:p>
    <w:p w:rsidR="008C76C9" w:rsidRDefault="008C76C9" w:rsidP="006235A8">
      <w:pPr>
        <w:autoSpaceDE w:val="0"/>
        <w:autoSpaceDN w:val="0"/>
        <w:adjustRightInd w:val="0"/>
        <w:spacing w:after="0" w:line="240" w:lineRule="auto"/>
        <w:ind w:left="567"/>
        <w:rPr>
          <w:rFonts w:ascii="Arial Narrow" w:hAnsi="Arial Narrow" w:cs="Arial Narrow"/>
          <w:b/>
          <w:bCs/>
          <w:i/>
          <w:iCs/>
          <w:color w:val="000000"/>
          <w:sz w:val="26"/>
          <w:szCs w:val="26"/>
          <w:lang w:eastAsia="ru-RU"/>
        </w:rPr>
      </w:pPr>
    </w:p>
    <w:p w:rsidR="008C76C9" w:rsidRDefault="008C76C9" w:rsidP="006235A8">
      <w:pPr>
        <w:autoSpaceDE w:val="0"/>
        <w:autoSpaceDN w:val="0"/>
        <w:adjustRightInd w:val="0"/>
        <w:spacing w:after="0" w:line="240" w:lineRule="auto"/>
        <w:ind w:left="567"/>
        <w:rPr>
          <w:rFonts w:ascii="Arial Narrow" w:hAnsi="Arial Narrow" w:cs="Arial Narrow"/>
          <w:b/>
          <w:bCs/>
          <w:i/>
          <w:iCs/>
          <w:color w:val="000000"/>
          <w:sz w:val="26"/>
          <w:szCs w:val="26"/>
          <w:lang w:eastAsia="ru-RU"/>
        </w:rPr>
      </w:pPr>
    </w:p>
    <w:p w:rsidR="008C76C9" w:rsidRDefault="008C76C9" w:rsidP="006235A8">
      <w:pPr>
        <w:autoSpaceDE w:val="0"/>
        <w:autoSpaceDN w:val="0"/>
        <w:adjustRightInd w:val="0"/>
        <w:spacing w:after="0" w:line="240" w:lineRule="auto"/>
        <w:ind w:left="567"/>
        <w:rPr>
          <w:rFonts w:ascii="Arial Narrow" w:hAnsi="Arial Narrow" w:cs="Arial Narrow"/>
          <w:b/>
          <w:bCs/>
          <w:i/>
          <w:iCs/>
          <w:color w:val="000000"/>
          <w:sz w:val="26"/>
          <w:szCs w:val="26"/>
          <w:lang w:eastAsia="ru-RU"/>
        </w:rPr>
      </w:pPr>
    </w:p>
    <w:sectPr w:rsidR="008C76C9" w:rsidSect="004B151E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134" w:right="567" w:bottom="1134" w:left="1134" w:header="737" w:footer="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4DA6" w:rsidRDefault="00FF4DA6" w:rsidP="006E6574">
      <w:pPr>
        <w:spacing w:after="0" w:line="240" w:lineRule="auto"/>
      </w:pPr>
      <w:r>
        <w:separator/>
      </w:r>
    </w:p>
  </w:endnote>
  <w:endnote w:type="continuationSeparator" w:id="0">
    <w:p w:rsidR="00FF4DA6" w:rsidRDefault="00FF4DA6" w:rsidP="006E65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0C43" w:rsidRPr="00537FA2" w:rsidRDefault="008F0C43" w:rsidP="00BF3303">
    <w:pPr>
      <w:pStyle w:val="a5"/>
      <w:spacing w:after="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0C43" w:rsidRPr="00BF3303" w:rsidRDefault="008F0C43" w:rsidP="00555C8D">
    <w:pPr>
      <w:pStyle w:val="a5"/>
      <w:tabs>
        <w:tab w:val="clear" w:pos="9355"/>
        <w:tab w:val="right" w:pos="10348"/>
      </w:tabs>
      <w:rPr>
        <w:sz w:val="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4DA6" w:rsidRDefault="00FF4DA6" w:rsidP="006E6574">
      <w:pPr>
        <w:spacing w:after="0" w:line="240" w:lineRule="auto"/>
      </w:pPr>
      <w:r>
        <w:separator/>
      </w:r>
    </w:p>
  </w:footnote>
  <w:footnote w:type="continuationSeparator" w:id="0">
    <w:p w:rsidR="00FF4DA6" w:rsidRDefault="00FF4DA6" w:rsidP="006E65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0C43" w:rsidRDefault="0011363D">
    <w:pPr>
      <w:pStyle w:val="a3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77FC31F9" wp14:editId="21162228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480000" cy="9252000"/>
              <wp:effectExtent l="0" t="0" r="16510" b="25400"/>
              <wp:wrapNone/>
              <wp:docPr id="29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80000" cy="9252000"/>
                      </a:xfrm>
                      <a:prstGeom prst="rect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txbx>
                      <w:txbxContent>
                        <w:p w:rsidR="008F0C43" w:rsidRDefault="008F0C43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1" type="#_x0000_t202" style="position:absolute;left:0;text-align:left;margin-left:0;margin-top:0;width:510.25pt;height:728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" filled="f" strokeweight="1.5pt">
              <v:textbox>
                <w:txbxContent>
                  <w:p w:rsidR="008F0C43" w:rsidRDefault="008F0C43"/>
                </w:txbxContent>
              </v:textbox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0C43" w:rsidRPr="004B151E" w:rsidRDefault="008F0C43" w:rsidP="004B151E">
    <w:pPr>
      <w:pStyle w:val="a3"/>
      <w:jc w:val="both"/>
      <w:rPr>
        <w:rFonts w:ascii="Times New Roman" w:hAnsi="Times New Roman"/>
        <w:sz w:val="24"/>
        <w:szCs w:val="24"/>
        <w:lang w:val="en-US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0C43" w:rsidRDefault="008F0C43" w:rsidP="00537FA2">
    <w:pPr>
      <w:pStyle w:val="a3"/>
      <w:spacing w:after="0"/>
      <w:jc w:val="both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F50F32"/>
    <w:multiLevelType w:val="hybridMultilevel"/>
    <w:tmpl w:val="A86A64EE"/>
    <w:lvl w:ilvl="0" w:tplc="522CDA28">
      <w:start w:val="1"/>
      <w:numFmt w:val="decimal"/>
      <w:lvlText w:val="%1."/>
      <w:lvlJc w:val="left"/>
      <w:pPr>
        <w:ind w:left="149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abstractNum w:abstractNumId="1">
    <w:nsid w:val="3E5C0E7F"/>
    <w:multiLevelType w:val="singleLevel"/>
    <w:tmpl w:val="C0BEF326"/>
    <w:lvl w:ilvl="0">
      <w:start w:val="1"/>
      <w:numFmt w:val="upperRoman"/>
      <w:lvlText w:val="%1."/>
      <w:legacy w:legacy="1" w:legacySpace="0" w:legacyIndent="201"/>
      <w:lvlJc w:val="left"/>
      <w:rPr>
        <w:rFonts w:ascii="Times New Roman" w:hAnsi="Times New Roman" w:cs="Times New Roman" w:hint="default"/>
      </w:rPr>
    </w:lvl>
  </w:abstractNum>
  <w:abstractNum w:abstractNumId="2">
    <w:nsid w:val="4B86057D"/>
    <w:multiLevelType w:val="hybridMultilevel"/>
    <w:tmpl w:val="6D9EA850"/>
    <w:lvl w:ilvl="0" w:tplc="04190001">
      <w:start w:val="1"/>
      <w:numFmt w:val="bullet"/>
      <w:lvlText w:val=""/>
      <w:lvlJc w:val="left"/>
      <w:pPr>
        <w:tabs>
          <w:tab w:val="num" w:pos="1100"/>
        </w:tabs>
        <w:ind w:left="11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20"/>
        </w:tabs>
        <w:ind w:left="18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40"/>
        </w:tabs>
        <w:ind w:left="25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60"/>
        </w:tabs>
        <w:ind w:left="32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80"/>
        </w:tabs>
        <w:ind w:left="39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00"/>
        </w:tabs>
        <w:ind w:left="47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20"/>
        </w:tabs>
        <w:ind w:left="54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40"/>
        </w:tabs>
        <w:ind w:left="61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60"/>
        </w:tabs>
        <w:ind w:left="6860" w:hanging="360"/>
      </w:pPr>
      <w:rPr>
        <w:rFonts w:ascii="Wingdings" w:hAnsi="Wingdings" w:hint="default"/>
      </w:rPr>
    </w:lvl>
  </w:abstractNum>
  <w:abstractNum w:abstractNumId="3">
    <w:nsid w:val="5CD53196"/>
    <w:multiLevelType w:val="singleLevel"/>
    <w:tmpl w:val="FE1E8FA4"/>
    <w:lvl w:ilvl="0">
      <w:start w:val="1"/>
      <w:numFmt w:val="decimal"/>
      <w:lvlText w:val="%1."/>
      <w:legacy w:legacy="1" w:legacySpace="0" w:legacyIndent="620"/>
      <w:lvlJc w:val="left"/>
      <w:rPr>
        <w:rFonts w:ascii="Times New Roman" w:hAnsi="Times New Roman" w:cs="Times New Roman" w:hint="default"/>
      </w:rPr>
    </w:lvl>
  </w:abstractNum>
  <w:abstractNum w:abstractNumId="4">
    <w:nsid w:val="767067CA"/>
    <w:multiLevelType w:val="singleLevel"/>
    <w:tmpl w:val="E27C4DF8"/>
    <w:lvl w:ilvl="0">
      <w:start w:val="9"/>
      <w:numFmt w:val="decimal"/>
      <w:lvlText w:val="%1."/>
      <w:legacy w:legacy="1" w:legacySpace="0" w:legacyIndent="620"/>
      <w:lvlJc w:val="left"/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attachedTemplate r:id="rId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30C3"/>
    <w:rsid w:val="000120FB"/>
    <w:rsid w:val="00013F71"/>
    <w:rsid w:val="00021D86"/>
    <w:rsid w:val="00023BFE"/>
    <w:rsid w:val="000327C7"/>
    <w:rsid w:val="000330B1"/>
    <w:rsid w:val="00051F0E"/>
    <w:rsid w:val="00056B6A"/>
    <w:rsid w:val="00060468"/>
    <w:rsid w:val="00066665"/>
    <w:rsid w:val="00066962"/>
    <w:rsid w:val="00080239"/>
    <w:rsid w:val="000B29A9"/>
    <w:rsid w:val="000C15DB"/>
    <w:rsid w:val="000C480E"/>
    <w:rsid w:val="000C7DE2"/>
    <w:rsid w:val="000D047E"/>
    <w:rsid w:val="000D3C65"/>
    <w:rsid w:val="000E14EA"/>
    <w:rsid w:val="00102681"/>
    <w:rsid w:val="0011363D"/>
    <w:rsid w:val="00114EBC"/>
    <w:rsid w:val="00122C65"/>
    <w:rsid w:val="001252A4"/>
    <w:rsid w:val="001255EA"/>
    <w:rsid w:val="00125B5E"/>
    <w:rsid w:val="0013202D"/>
    <w:rsid w:val="001354A5"/>
    <w:rsid w:val="00142B6E"/>
    <w:rsid w:val="0014621F"/>
    <w:rsid w:val="00146FBB"/>
    <w:rsid w:val="001479BE"/>
    <w:rsid w:val="00157212"/>
    <w:rsid w:val="00173EEC"/>
    <w:rsid w:val="0018123B"/>
    <w:rsid w:val="001820D7"/>
    <w:rsid w:val="001839EC"/>
    <w:rsid w:val="001863B5"/>
    <w:rsid w:val="00195E5E"/>
    <w:rsid w:val="001A5AB8"/>
    <w:rsid w:val="001B2345"/>
    <w:rsid w:val="001B789F"/>
    <w:rsid w:val="001C6984"/>
    <w:rsid w:val="001D71D6"/>
    <w:rsid w:val="001E058D"/>
    <w:rsid w:val="001F12D5"/>
    <w:rsid w:val="001F1A2A"/>
    <w:rsid w:val="002000C2"/>
    <w:rsid w:val="00203E54"/>
    <w:rsid w:val="00204A95"/>
    <w:rsid w:val="0020756F"/>
    <w:rsid w:val="00216452"/>
    <w:rsid w:val="00220A6C"/>
    <w:rsid w:val="002302C7"/>
    <w:rsid w:val="00233E59"/>
    <w:rsid w:val="0024585E"/>
    <w:rsid w:val="00252341"/>
    <w:rsid w:val="00253DED"/>
    <w:rsid w:val="00256C39"/>
    <w:rsid w:val="00257763"/>
    <w:rsid w:val="002613B2"/>
    <w:rsid w:val="00264765"/>
    <w:rsid w:val="002670DA"/>
    <w:rsid w:val="00272403"/>
    <w:rsid w:val="002758CD"/>
    <w:rsid w:val="002844A8"/>
    <w:rsid w:val="00285C41"/>
    <w:rsid w:val="00286F4B"/>
    <w:rsid w:val="00290AC7"/>
    <w:rsid w:val="002A3D8E"/>
    <w:rsid w:val="002B1542"/>
    <w:rsid w:val="002B37E2"/>
    <w:rsid w:val="002C67F5"/>
    <w:rsid w:val="002D58E9"/>
    <w:rsid w:val="002D6CCC"/>
    <w:rsid w:val="002E3CC2"/>
    <w:rsid w:val="002F1094"/>
    <w:rsid w:val="002F4D39"/>
    <w:rsid w:val="002F5D7E"/>
    <w:rsid w:val="003149AC"/>
    <w:rsid w:val="0031749C"/>
    <w:rsid w:val="003236E9"/>
    <w:rsid w:val="00336748"/>
    <w:rsid w:val="00341F7C"/>
    <w:rsid w:val="00344029"/>
    <w:rsid w:val="00357363"/>
    <w:rsid w:val="00360E84"/>
    <w:rsid w:val="003631CE"/>
    <w:rsid w:val="00363BFC"/>
    <w:rsid w:val="00370348"/>
    <w:rsid w:val="00370E56"/>
    <w:rsid w:val="0037456E"/>
    <w:rsid w:val="003749AE"/>
    <w:rsid w:val="00375DF3"/>
    <w:rsid w:val="0039161A"/>
    <w:rsid w:val="00392B5A"/>
    <w:rsid w:val="00396914"/>
    <w:rsid w:val="003B68E1"/>
    <w:rsid w:val="003C31BF"/>
    <w:rsid w:val="003D023F"/>
    <w:rsid w:val="003D4146"/>
    <w:rsid w:val="003D6858"/>
    <w:rsid w:val="003E443A"/>
    <w:rsid w:val="003E5231"/>
    <w:rsid w:val="003E696F"/>
    <w:rsid w:val="003F273F"/>
    <w:rsid w:val="003F4FF4"/>
    <w:rsid w:val="004178BC"/>
    <w:rsid w:val="004357F6"/>
    <w:rsid w:val="004372A0"/>
    <w:rsid w:val="004432B8"/>
    <w:rsid w:val="0045018B"/>
    <w:rsid w:val="004565CC"/>
    <w:rsid w:val="00474D43"/>
    <w:rsid w:val="0049443B"/>
    <w:rsid w:val="00496332"/>
    <w:rsid w:val="004A0B3E"/>
    <w:rsid w:val="004A0D05"/>
    <w:rsid w:val="004B151E"/>
    <w:rsid w:val="004B209D"/>
    <w:rsid w:val="004B2465"/>
    <w:rsid w:val="004B52DC"/>
    <w:rsid w:val="004B5A30"/>
    <w:rsid w:val="004B5E67"/>
    <w:rsid w:val="004C424E"/>
    <w:rsid w:val="004C46C0"/>
    <w:rsid w:val="004C4FA4"/>
    <w:rsid w:val="004C67F7"/>
    <w:rsid w:val="004C7B08"/>
    <w:rsid w:val="004D4D28"/>
    <w:rsid w:val="004E13FC"/>
    <w:rsid w:val="004E5BF1"/>
    <w:rsid w:val="004E7062"/>
    <w:rsid w:val="004F0380"/>
    <w:rsid w:val="004F0FFD"/>
    <w:rsid w:val="004F2485"/>
    <w:rsid w:val="00507B39"/>
    <w:rsid w:val="0051005F"/>
    <w:rsid w:val="0053318C"/>
    <w:rsid w:val="00534BED"/>
    <w:rsid w:val="00535235"/>
    <w:rsid w:val="00535C62"/>
    <w:rsid w:val="00537FA2"/>
    <w:rsid w:val="00540999"/>
    <w:rsid w:val="00552A05"/>
    <w:rsid w:val="0055458F"/>
    <w:rsid w:val="00555C8D"/>
    <w:rsid w:val="00557523"/>
    <w:rsid w:val="0056251D"/>
    <w:rsid w:val="00563296"/>
    <w:rsid w:val="005770E0"/>
    <w:rsid w:val="0057762B"/>
    <w:rsid w:val="00577EBE"/>
    <w:rsid w:val="00581988"/>
    <w:rsid w:val="00582F14"/>
    <w:rsid w:val="00587B14"/>
    <w:rsid w:val="005A28EB"/>
    <w:rsid w:val="005B34A7"/>
    <w:rsid w:val="005D0940"/>
    <w:rsid w:val="005D6BF6"/>
    <w:rsid w:val="005D7D0C"/>
    <w:rsid w:val="005E24AE"/>
    <w:rsid w:val="006111B1"/>
    <w:rsid w:val="00616A39"/>
    <w:rsid w:val="006235A8"/>
    <w:rsid w:val="00650191"/>
    <w:rsid w:val="006506C8"/>
    <w:rsid w:val="00653B6C"/>
    <w:rsid w:val="00666E4E"/>
    <w:rsid w:val="00685217"/>
    <w:rsid w:val="00687ABE"/>
    <w:rsid w:val="006A3E05"/>
    <w:rsid w:val="006A4B65"/>
    <w:rsid w:val="006A6AA9"/>
    <w:rsid w:val="006A77B1"/>
    <w:rsid w:val="006B132D"/>
    <w:rsid w:val="006B63A2"/>
    <w:rsid w:val="006C5E2D"/>
    <w:rsid w:val="006C6124"/>
    <w:rsid w:val="006D060E"/>
    <w:rsid w:val="006D1C40"/>
    <w:rsid w:val="006E3074"/>
    <w:rsid w:val="006E3ADB"/>
    <w:rsid w:val="006E6225"/>
    <w:rsid w:val="006E6574"/>
    <w:rsid w:val="006E6C9E"/>
    <w:rsid w:val="006E71B1"/>
    <w:rsid w:val="006F3898"/>
    <w:rsid w:val="006F7258"/>
    <w:rsid w:val="00702964"/>
    <w:rsid w:val="00715804"/>
    <w:rsid w:val="007236D0"/>
    <w:rsid w:val="00732DB0"/>
    <w:rsid w:val="0073511F"/>
    <w:rsid w:val="007366A2"/>
    <w:rsid w:val="007438A1"/>
    <w:rsid w:val="007517CC"/>
    <w:rsid w:val="00764C3F"/>
    <w:rsid w:val="00765D65"/>
    <w:rsid w:val="007908CB"/>
    <w:rsid w:val="00795C18"/>
    <w:rsid w:val="00795E75"/>
    <w:rsid w:val="00796097"/>
    <w:rsid w:val="007A533A"/>
    <w:rsid w:val="007A7666"/>
    <w:rsid w:val="007B62CD"/>
    <w:rsid w:val="007C20C7"/>
    <w:rsid w:val="007C43B9"/>
    <w:rsid w:val="007D59C2"/>
    <w:rsid w:val="007D600D"/>
    <w:rsid w:val="007E57AD"/>
    <w:rsid w:val="007F3123"/>
    <w:rsid w:val="007F413F"/>
    <w:rsid w:val="007F65FA"/>
    <w:rsid w:val="007F7436"/>
    <w:rsid w:val="00802DC2"/>
    <w:rsid w:val="0081031D"/>
    <w:rsid w:val="00815360"/>
    <w:rsid w:val="00821059"/>
    <w:rsid w:val="00837E26"/>
    <w:rsid w:val="0084595F"/>
    <w:rsid w:val="00846653"/>
    <w:rsid w:val="0084681E"/>
    <w:rsid w:val="0085582A"/>
    <w:rsid w:val="00865416"/>
    <w:rsid w:val="00873A54"/>
    <w:rsid w:val="00875F09"/>
    <w:rsid w:val="008A6BBD"/>
    <w:rsid w:val="008B6CDA"/>
    <w:rsid w:val="008C2319"/>
    <w:rsid w:val="008C4288"/>
    <w:rsid w:val="008C5E15"/>
    <w:rsid w:val="008C76C9"/>
    <w:rsid w:val="008D5277"/>
    <w:rsid w:val="008F0C43"/>
    <w:rsid w:val="008F2EB1"/>
    <w:rsid w:val="0090210D"/>
    <w:rsid w:val="00920832"/>
    <w:rsid w:val="00923F5D"/>
    <w:rsid w:val="009262A3"/>
    <w:rsid w:val="009277FB"/>
    <w:rsid w:val="0093088C"/>
    <w:rsid w:val="009329E5"/>
    <w:rsid w:val="0094031D"/>
    <w:rsid w:val="00947B5E"/>
    <w:rsid w:val="00955E4E"/>
    <w:rsid w:val="009572C1"/>
    <w:rsid w:val="00975722"/>
    <w:rsid w:val="00975C63"/>
    <w:rsid w:val="00976D78"/>
    <w:rsid w:val="0098519E"/>
    <w:rsid w:val="00992620"/>
    <w:rsid w:val="009952D0"/>
    <w:rsid w:val="009A2551"/>
    <w:rsid w:val="009A5BFF"/>
    <w:rsid w:val="009C7537"/>
    <w:rsid w:val="009E25D1"/>
    <w:rsid w:val="009F1C35"/>
    <w:rsid w:val="009F5A96"/>
    <w:rsid w:val="00A00F14"/>
    <w:rsid w:val="00A1169E"/>
    <w:rsid w:val="00A376F5"/>
    <w:rsid w:val="00A411F2"/>
    <w:rsid w:val="00A43176"/>
    <w:rsid w:val="00A45D66"/>
    <w:rsid w:val="00A46772"/>
    <w:rsid w:val="00A47EE1"/>
    <w:rsid w:val="00A5504C"/>
    <w:rsid w:val="00A55437"/>
    <w:rsid w:val="00A5754C"/>
    <w:rsid w:val="00A61AC4"/>
    <w:rsid w:val="00A62EDA"/>
    <w:rsid w:val="00A73192"/>
    <w:rsid w:val="00A84390"/>
    <w:rsid w:val="00A91939"/>
    <w:rsid w:val="00A9623E"/>
    <w:rsid w:val="00AA204A"/>
    <w:rsid w:val="00AA7A16"/>
    <w:rsid w:val="00AB0571"/>
    <w:rsid w:val="00AB4E35"/>
    <w:rsid w:val="00AB50DC"/>
    <w:rsid w:val="00AC0856"/>
    <w:rsid w:val="00AD067C"/>
    <w:rsid w:val="00AD5643"/>
    <w:rsid w:val="00AD78E0"/>
    <w:rsid w:val="00AE1834"/>
    <w:rsid w:val="00AE74E1"/>
    <w:rsid w:val="00AF2B44"/>
    <w:rsid w:val="00AF2E9F"/>
    <w:rsid w:val="00AF49BB"/>
    <w:rsid w:val="00B016BE"/>
    <w:rsid w:val="00B115C7"/>
    <w:rsid w:val="00B11F4D"/>
    <w:rsid w:val="00B230C3"/>
    <w:rsid w:val="00B264EA"/>
    <w:rsid w:val="00B266FA"/>
    <w:rsid w:val="00B303F2"/>
    <w:rsid w:val="00B32EAF"/>
    <w:rsid w:val="00B43455"/>
    <w:rsid w:val="00B44487"/>
    <w:rsid w:val="00B46D4F"/>
    <w:rsid w:val="00B543E5"/>
    <w:rsid w:val="00B602E1"/>
    <w:rsid w:val="00B75800"/>
    <w:rsid w:val="00B86E35"/>
    <w:rsid w:val="00B908FB"/>
    <w:rsid w:val="00B96543"/>
    <w:rsid w:val="00B973C7"/>
    <w:rsid w:val="00BA3BCD"/>
    <w:rsid w:val="00BA4AC6"/>
    <w:rsid w:val="00BB514A"/>
    <w:rsid w:val="00BC3345"/>
    <w:rsid w:val="00BC5D6F"/>
    <w:rsid w:val="00BD0B29"/>
    <w:rsid w:val="00BD1E3C"/>
    <w:rsid w:val="00BD4270"/>
    <w:rsid w:val="00BE11B1"/>
    <w:rsid w:val="00BE4020"/>
    <w:rsid w:val="00BE5F92"/>
    <w:rsid w:val="00BF3303"/>
    <w:rsid w:val="00C014AC"/>
    <w:rsid w:val="00C040B3"/>
    <w:rsid w:val="00C11AF5"/>
    <w:rsid w:val="00C12107"/>
    <w:rsid w:val="00C16153"/>
    <w:rsid w:val="00C35DD6"/>
    <w:rsid w:val="00C36D57"/>
    <w:rsid w:val="00C66B91"/>
    <w:rsid w:val="00C71807"/>
    <w:rsid w:val="00C7303F"/>
    <w:rsid w:val="00C747F6"/>
    <w:rsid w:val="00C80604"/>
    <w:rsid w:val="00C82223"/>
    <w:rsid w:val="00C864D1"/>
    <w:rsid w:val="00C920B3"/>
    <w:rsid w:val="00CC4042"/>
    <w:rsid w:val="00CD50AD"/>
    <w:rsid w:val="00CF1052"/>
    <w:rsid w:val="00CF6051"/>
    <w:rsid w:val="00D15FD9"/>
    <w:rsid w:val="00D22ECF"/>
    <w:rsid w:val="00D23150"/>
    <w:rsid w:val="00D52E76"/>
    <w:rsid w:val="00D53642"/>
    <w:rsid w:val="00D552A5"/>
    <w:rsid w:val="00D66DCF"/>
    <w:rsid w:val="00D71DBF"/>
    <w:rsid w:val="00D8195B"/>
    <w:rsid w:val="00D850C2"/>
    <w:rsid w:val="00D86C91"/>
    <w:rsid w:val="00D93285"/>
    <w:rsid w:val="00DB0484"/>
    <w:rsid w:val="00DB1020"/>
    <w:rsid w:val="00DC2BCF"/>
    <w:rsid w:val="00DC76DD"/>
    <w:rsid w:val="00DD07B0"/>
    <w:rsid w:val="00DD1B06"/>
    <w:rsid w:val="00DD73A1"/>
    <w:rsid w:val="00DE0CE4"/>
    <w:rsid w:val="00DE40C6"/>
    <w:rsid w:val="00DE5A2C"/>
    <w:rsid w:val="00DE7897"/>
    <w:rsid w:val="00DF1D82"/>
    <w:rsid w:val="00E04095"/>
    <w:rsid w:val="00E1180A"/>
    <w:rsid w:val="00E14924"/>
    <w:rsid w:val="00E24AF1"/>
    <w:rsid w:val="00E24FE6"/>
    <w:rsid w:val="00E34356"/>
    <w:rsid w:val="00E35D3F"/>
    <w:rsid w:val="00E37495"/>
    <w:rsid w:val="00E5289D"/>
    <w:rsid w:val="00E64070"/>
    <w:rsid w:val="00E649CE"/>
    <w:rsid w:val="00E758CE"/>
    <w:rsid w:val="00E82BAE"/>
    <w:rsid w:val="00E84275"/>
    <w:rsid w:val="00E90BEF"/>
    <w:rsid w:val="00E92306"/>
    <w:rsid w:val="00E95683"/>
    <w:rsid w:val="00E963DD"/>
    <w:rsid w:val="00EC3600"/>
    <w:rsid w:val="00EC5FC8"/>
    <w:rsid w:val="00ED345B"/>
    <w:rsid w:val="00ED5CE5"/>
    <w:rsid w:val="00ED71A5"/>
    <w:rsid w:val="00EE211A"/>
    <w:rsid w:val="00EE3945"/>
    <w:rsid w:val="00EF38E7"/>
    <w:rsid w:val="00EF4CF8"/>
    <w:rsid w:val="00F051D4"/>
    <w:rsid w:val="00F061BB"/>
    <w:rsid w:val="00F12FAB"/>
    <w:rsid w:val="00F152AB"/>
    <w:rsid w:val="00F23099"/>
    <w:rsid w:val="00F33992"/>
    <w:rsid w:val="00F357B2"/>
    <w:rsid w:val="00F43B1C"/>
    <w:rsid w:val="00F516B1"/>
    <w:rsid w:val="00F56DEF"/>
    <w:rsid w:val="00F574F7"/>
    <w:rsid w:val="00F6290A"/>
    <w:rsid w:val="00F66E81"/>
    <w:rsid w:val="00F75857"/>
    <w:rsid w:val="00F91A87"/>
    <w:rsid w:val="00F9453C"/>
    <w:rsid w:val="00FA2172"/>
    <w:rsid w:val="00FA3C2A"/>
    <w:rsid w:val="00FB585F"/>
    <w:rsid w:val="00FD6244"/>
    <w:rsid w:val="00FF147E"/>
    <w:rsid w:val="00FF4DA6"/>
    <w:rsid w:val="00FF7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liases w:val="Для штампов"/>
    <w:qFormat/>
    <w:rsid w:val="00B86E35"/>
    <w:pPr>
      <w:spacing w:after="200" w:line="276" w:lineRule="auto"/>
      <w:jc w:val="center"/>
    </w:pPr>
    <w:rPr>
      <w:rFonts w:ascii="ISOCPEUR" w:hAnsi="ISOCPEUR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4C424E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6E6574"/>
    <w:pPr>
      <w:tabs>
        <w:tab w:val="center" w:pos="4677"/>
        <w:tab w:val="right" w:pos="9355"/>
      </w:tabs>
    </w:pPr>
    <w:rPr>
      <w:rFonts w:ascii="Calibri" w:hAnsi="Calibri"/>
      <w:sz w:val="22"/>
    </w:rPr>
  </w:style>
  <w:style w:type="character" w:customStyle="1" w:styleId="a4">
    <w:name w:val="Верхний колонтитул Знак"/>
    <w:link w:val="a3"/>
    <w:locked/>
    <w:rsid w:val="006E6574"/>
    <w:rPr>
      <w:sz w:val="22"/>
      <w:lang w:val="x-none" w:eastAsia="en-US"/>
    </w:rPr>
  </w:style>
  <w:style w:type="paragraph" w:styleId="a5">
    <w:name w:val="footer"/>
    <w:basedOn w:val="a"/>
    <w:link w:val="a6"/>
    <w:rsid w:val="006E6574"/>
    <w:pPr>
      <w:tabs>
        <w:tab w:val="center" w:pos="4677"/>
        <w:tab w:val="right" w:pos="9355"/>
      </w:tabs>
    </w:pPr>
    <w:rPr>
      <w:rFonts w:ascii="Calibri" w:hAnsi="Calibri"/>
      <w:sz w:val="22"/>
    </w:rPr>
  </w:style>
  <w:style w:type="character" w:customStyle="1" w:styleId="a6">
    <w:name w:val="Нижний колонтитул Знак"/>
    <w:link w:val="a5"/>
    <w:locked/>
    <w:rsid w:val="006E6574"/>
    <w:rPr>
      <w:sz w:val="22"/>
      <w:lang w:val="x-none" w:eastAsia="en-US"/>
    </w:rPr>
  </w:style>
  <w:style w:type="paragraph" w:styleId="a7">
    <w:name w:val="Balloon Text"/>
    <w:basedOn w:val="a"/>
    <w:link w:val="a8"/>
    <w:semiHidden/>
    <w:rsid w:val="004432B8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semiHidden/>
    <w:locked/>
    <w:rsid w:val="004432B8"/>
    <w:rPr>
      <w:rFonts w:ascii="Tahoma" w:hAnsi="Tahoma"/>
      <w:sz w:val="16"/>
      <w:lang w:val="x-none" w:eastAsia="en-US"/>
    </w:rPr>
  </w:style>
  <w:style w:type="paragraph" w:customStyle="1" w:styleId="11">
    <w:name w:val="Без интервала1"/>
    <w:rsid w:val="00B86E35"/>
    <w:pPr>
      <w:jc w:val="center"/>
    </w:pPr>
    <w:rPr>
      <w:rFonts w:ascii="ISOCPEUR" w:hAnsi="ISOCPEUR"/>
      <w:sz w:val="28"/>
      <w:szCs w:val="22"/>
      <w:lang w:eastAsia="en-US"/>
    </w:rPr>
  </w:style>
  <w:style w:type="paragraph" w:customStyle="1" w:styleId="a9">
    <w:name w:val="БТИ Основной текст"/>
    <w:basedOn w:val="a"/>
    <w:link w:val="aa"/>
    <w:rsid w:val="00B115C7"/>
    <w:pPr>
      <w:spacing w:after="0"/>
      <w:ind w:left="567" w:right="482" w:firstLine="567"/>
      <w:jc w:val="both"/>
    </w:pPr>
    <w:rPr>
      <w:sz w:val="24"/>
      <w:lang w:val="en-US"/>
    </w:rPr>
  </w:style>
  <w:style w:type="character" w:styleId="ab">
    <w:name w:val="Hyperlink"/>
    <w:rsid w:val="00B86E35"/>
    <w:rPr>
      <w:rFonts w:cs="Times New Roman"/>
      <w:color w:val="0000FF"/>
      <w:u w:val="single"/>
    </w:rPr>
  </w:style>
  <w:style w:type="character" w:customStyle="1" w:styleId="aa">
    <w:name w:val="БТИ Основной текст Знак"/>
    <w:link w:val="a9"/>
    <w:locked/>
    <w:rsid w:val="00B115C7"/>
    <w:rPr>
      <w:rFonts w:ascii="ISOCPEUR" w:hAnsi="ISOCPEUR"/>
      <w:sz w:val="22"/>
      <w:lang w:val="en-US" w:eastAsia="en-US"/>
    </w:rPr>
  </w:style>
  <w:style w:type="paragraph" w:customStyle="1" w:styleId="ac">
    <w:name w:val="БТИ Основной"/>
    <w:basedOn w:val="a9"/>
    <w:link w:val="ad"/>
    <w:rsid w:val="00CD50AD"/>
    <w:rPr>
      <w:lang w:val="ru-RU"/>
    </w:rPr>
  </w:style>
  <w:style w:type="table" w:styleId="ae">
    <w:name w:val="Table Grid"/>
    <w:basedOn w:val="a1"/>
    <w:rsid w:val="00EE39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d">
    <w:name w:val="БТИ Основной Знак"/>
    <w:link w:val="ac"/>
    <w:locked/>
    <w:rsid w:val="00CD50AD"/>
    <w:rPr>
      <w:rFonts w:ascii="ISOCPEUR" w:hAnsi="ISOCPEUR" w:cs="Times New Roman"/>
      <w:sz w:val="22"/>
      <w:szCs w:val="22"/>
      <w:lang w:val="en-US" w:eastAsia="en-US"/>
    </w:rPr>
  </w:style>
  <w:style w:type="paragraph" w:styleId="3">
    <w:name w:val="Body Text Indent 3"/>
    <w:basedOn w:val="a"/>
    <w:rsid w:val="00AF49BB"/>
    <w:pPr>
      <w:overflowPunct w:val="0"/>
      <w:autoSpaceDE w:val="0"/>
      <w:autoSpaceDN w:val="0"/>
      <w:adjustRightInd w:val="0"/>
      <w:spacing w:after="120" w:line="240" w:lineRule="auto"/>
      <w:ind w:left="283"/>
      <w:jc w:val="left"/>
      <w:textAlignment w:val="baseline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12">
    <w:name w:val="Абзац списка1"/>
    <w:basedOn w:val="a"/>
    <w:rsid w:val="00EF4CF8"/>
    <w:pPr>
      <w:ind w:left="720"/>
      <w:contextualSpacing/>
    </w:pPr>
  </w:style>
  <w:style w:type="character" w:customStyle="1" w:styleId="10">
    <w:name w:val="Заголовок 1 Знак"/>
    <w:link w:val="1"/>
    <w:rsid w:val="004C424E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customStyle="1" w:styleId="Style23">
    <w:name w:val="Style23"/>
    <w:basedOn w:val="a"/>
    <w:uiPriority w:val="99"/>
    <w:rsid w:val="00815360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83">
    <w:name w:val="Font Style83"/>
    <w:uiPriority w:val="99"/>
    <w:rsid w:val="00815360"/>
    <w:rPr>
      <w:rFonts w:ascii="Times New Roman" w:hAnsi="Times New Roman" w:cs="Times New Roman"/>
      <w:sz w:val="20"/>
      <w:szCs w:val="20"/>
    </w:rPr>
  </w:style>
  <w:style w:type="paragraph" w:customStyle="1" w:styleId="Style18">
    <w:name w:val="Style18"/>
    <w:basedOn w:val="a"/>
    <w:uiPriority w:val="99"/>
    <w:rsid w:val="00815360"/>
    <w:pPr>
      <w:widowControl w:val="0"/>
      <w:autoSpaceDE w:val="0"/>
      <w:autoSpaceDN w:val="0"/>
      <w:adjustRightInd w:val="0"/>
      <w:spacing w:after="0" w:line="250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7">
    <w:name w:val="Style67"/>
    <w:basedOn w:val="a"/>
    <w:uiPriority w:val="99"/>
    <w:rsid w:val="00DD1B06"/>
    <w:pPr>
      <w:widowControl w:val="0"/>
      <w:autoSpaceDE w:val="0"/>
      <w:autoSpaceDN w:val="0"/>
      <w:adjustRightInd w:val="0"/>
      <w:spacing w:after="0" w:line="283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DD1B06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5">
    <w:name w:val="Style65"/>
    <w:basedOn w:val="a"/>
    <w:uiPriority w:val="99"/>
    <w:rsid w:val="00DD1B06"/>
    <w:pPr>
      <w:widowControl w:val="0"/>
      <w:autoSpaceDE w:val="0"/>
      <w:autoSpaceDN w:val="0"/>
      <w:adjustRightInd w:val="0"/>
      <w:spacing w:after="0" w:line="274" w:lineRule="exact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3D6858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82">
    <w:name w:val="Font Style82"/>
    <w:uiPriority w:val="99"/>
    <w:rsid w:val="003D6858"/>
    <w:rPr>
      <w:rFonts w:ascii="Times New Roman" w:hAnsi="Times New Roman" w:cs="Times New Roman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liases w:val="Для штампов"/>
    <w:qFormat/>
    <w:rsid w:val="00B86E35"/>
    <w:pPr>
      <w:spacing w:after="200" w:line="276" w:lineRule="auto"/>
      <w:jc w:val="center"/>
    </w:pPr>
    <w:rPr>
      <w:rFonts w:ascii="ISOCPEUR" w:hAnsi="ISOCPEUR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4C424E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6E6574"/>
    <w:pPr>
      <w:tabs>
        <w:tab w:val="center" w:pos="4677"/>
        <w:tab w:val="right" w:pos="9355"/>
      </w:tabs>
    </w:pPr>
    <w:rPr>
      <w:rFonts w:ascii="Calibri" w:hAnsi="Calibri"/>
      <w:sz w:val="22"/>
    </w:rPr>
  </w:style>
  <w:style w:type="character" w:customStyle="1" w:styleId="a4">
    <w:name w:val="Верхний колонтитул Знак"/>
    <w:link w:val="a3"/>
    <w:locked/>
    <w:rsid w:val="006E6574"/>
    <w:rPr>
      <w:sz w:val="22"/>
      <w:lang w:val="x-none" w:eastAsia="en-US"/>
    </w:rPr>
  </w:style>
  <w:style w:type="paragraph" w:styleId="a5">
    <w:name w:val="footer"/>
    <w:basedOn w:val="a"/>
    <w:link w:val="a6"/>
    <w:rsid w:val="006E6574"/>
    <w:pPr>
      <w:tabs>
        <w:tab w:val="center" w:pos="4677"/>
        <w:tab w:val="right" w:pos="9355"/>
      </w:tabs>
    </w:pPr>
    <w:rPr>
      <w:rFonts w:ascii="Calibri" w:hAnsi="Calibri"/>
      <w:sz w:val="22"/>
    </w:rPr>
  </w:style>
  <w:style w:type="character" w:customStyle="1" w:styleId="a6">
    <w:name w:val="Нижний колонтитул Знак"/>
    <w:link w:val="a5"/>
    <w:locked/>
    <w:rsid w:val="006E6574"/>
    <w:rPr>
      <w:sz w:val="22"/>
      <w:lang w:val="x-none" w:eastAsia="en-US"/>
    </w:rPr>
  </w:style>
  <w:style w:type="paragraph" w:styleId="a7">
    <w:name w:val="Balloon Text"/>
    <w:basedOn w:val="a"/>
    <w:link w:val="a8"/>
    <w:semiHidden/>
    <w:rsid w:val="004432B8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semiHidden/>
    <w:locked/>
    <w:rsid w:val="004432B8"/>
    <w:rPr>
      <w:rFonts w:ascii="Tahoma" w:hAnsi="Tahoma"/>
      <w:sz w:val="16"/>
      <w:lang w:val="x-none" w:eastAsia="en-US"/>
    </w:rPr>
  </w:style>
  <w:style w:type="paragraph" w:customStyle="1" w:styleId="11">
    <w:name w:val="Без интервала1"/>
    <w:rsid w:val="00B86E35"/>
    <w:pPr>
      <w:jc w:val="center"/>
    </w:pPr>
    <w:rPr>
      <w:rFonts w:ascii="ISOCPEUR" w:hAnsi="ISOCPEUR"/>
      <w:sz w:val="28"/>
      <w:szCs w:val="22"/>
      <w:lang w:eastAsia="en-US"/>
    </w:rPr>
  </w:style>
  <w:style w:type="paragraph" w:customStyle="1" w:styleId="a9">
    <w:name w:val="БТИ Основной текст"/>
    <w:basedOn w:val="a"/>
    <w:link w:val="aa"/>
    <w:rsid w:val="00B115C7"/>
    <w:pPr>
      <w:spacing w:after="0"/>
      <w:ind w:left="567" w:right="482" w:firstLine="567"/>
      <w:jc w:val="both"/>
    </w:pPr>
    <w:rPr>
      <w:sz w:val="24"/>
      <w:lang w:val="en-US"/>
    </w:rPr>
  </w:style>
  <w:style w:type="character" w:styleId="ab">
    <w:name w:val="Hyperlink"/>
    <w:rsid w:val="00B86E35"/>
    <w:rPr>
      <w:rFonts w:cs="Times New Roman"/>
      <w:color w:val="0000FF"/>
      <w:u w:val="single"/>
    </w:rPr>
  </w:style>
  <w:style w:type="character" w:customStyle="1" w:styleId="aa">
    <w:name w:val="БТИ Основной текст Знак"/>
    <w:link w:val="a9"/>
    <w:locked/>
    <w:rsid w:val="00B115C7"/>
    <w:rPr>
      <w:rFonts w:ascii="ISOCPEUR" w:hAnsi="ISOCPEUR"/>
      <w:sz w:val="22"/>
      <w:lang w:val="en-US" w:eastAsia="en-US"/>
    </w:rPr>
  </w:style>
  <w:style w:type="paragraph" w:customStyle="1" w:styleId="ac">
    <w:name w:val="БТИ Основной"/>
    <w:basedOn w:val="a9"/>
    <w:link w:val="ad"/>
    <w:rsid w:val="00CD50AD"/>
    <w:rPr>
      <w:lang w:val="ru-RU"/>
    </w:rPr>
  </w:style>
  <w:style w:type="table" w:styleId="ae">
    <w:name w:val="Table Grid"/>
    <w:basedOn w:val="a1"/>
    <w:rsid w:val="00EE39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d">
    <w:name w:val="БТИ Основной Знак"/>
    <w:link w:val="ac"/>
    <w:locked/>
    <w:rsid w:val="00CD50AD"/>
    <w:rPr>
      <w:rFonts w:ascii="ISOCPEUR" w:hAnsi="ISOCPEUR" w:cs="Times New Roman"/>
      <w:sz w:val="22"/>
      <w:szCs w:val="22"/>
      <w:lang w:val="en-US" w:eastAsia="en-US"/>
    </w:rPr>
  </w:style>
  <w:style w:type="paragraph" w:styleId="3">
    <w:name w:val="Body Text Indent 3"/>
    <w:basedOn w:val="a"/>
    <w:rsid w:val="00AF49BB"/>
    <w:pPr>
      <w:overflowPunct w:val="0"/>
      <w:autoSpaceDE w:val="0"/>
      <w:autoSpaceDN w:val="0"/>
      <w:adjustRightInd w:val="0"/>
      <w:spacing w:after="120" w:line="240" w:lineRule="auto"/>
      <w:ind w:left="283"/>
      <w:jc w:val="left"/>
      <w:textAlignment w:val="baseline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12">
    <w:name w:val="Абзац списка1"/>
    <w:basedOn w:val="a"/>
    <w:rsid w:val="00EF4CF8"/>
    <w:pPr>
      <w:ind w:left="720"/>
      <w:contextualSpacing/>
    </w:pPr>
  </w:style>
  <w:style w:type="character" w:customStyle="1" w:styleId="10">
    <w:name w:val="Заголовок 1 Знак"/>
    <w:link w:val="1"/>
    <w:rsid w:val="004C424E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customStyle="1" w:styleId="Style23">
    <w:name w:val="Style23"/>
    <w:basedOn w:val="a"/>
    <w:uiPriority w:val="99"/>
    <w:rsid w:val="00815360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83">
    <w:name w:val="Font Style83"/>
    <w:uiPriority w:val="99"/>
    <w:rsid w:val="00815360"/>
    <w:rPr>
      <w:rFonts w:ascii="Times New Roman" w:hAnsi="Times New Roman" w:cs="Times New Roman"/>
      <w:sz w:val="20"/>
      <w:szCs w:val="20"/>
    </w:rPr>
  </w:style>
  <w:style w:type="paragraph" w:customStyle="1" w:styleId="Style18">
    <w:name w:val="Style18"/>
    <w:basedOn w:val="a"/>
    <w:uiPriority w:val="99"/>
    <w:rsid w:val="00815360"/>
    <w:pPr>
      <w:widowControl w:val="0"/>
      <w:autoSpaceDE w:val="0"/>
      <w:autoSpaceDN w:val="0"/>
      <w:adjustRightInd w:val="0"/>
      <w:spacing w:after="0" w:line="250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7">
    <w:name w:val="Style67"/>
    <w:basedOn w:val="a"/>
    <w:uiPriority w:val="99"/>
    <w:rsid w:val="00DD1B06"/>
    <w:pPr>
      <w:widowControl w:val="0"/>
      <w:autoSpaceDE w:val="0"/>
      <w:autoSpaceDN w:val="0"/>
      <w:adjustRightInd w:val="0"/>
      <w:spacing w:after="0" w:line="283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DD1B06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5">
    <w:name w:val="Style65"/>
    <w:basedOn w:val="a"/>
    <w:uiPriority w:val="99"/>
    <w:rsid w:val="00DD1B06"/>
    <w:pPr>
      <w:widowControl w:val="0"/>
      <w:autoSpaceDE w:val="0"/>
      <w:autoSpaceDN w:val="0"/>
      <w:adjustRightInd w:val="0"/>
      <w:spacing w:after="0" w:line="274" w:lineRule="exact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3D6858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82">
    <w:name w:val="Font Style82"/>
    <w:uiPriority w:val="99"/>
    <w:rsid w:val="003D6858"/>
    <w:rPr>
      <w:rFonts w:ascii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01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8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0-&#1058;&#1072;&#1090;&#1100;&#1103;&#1085;&#1072;\1-&#1056;&#1072;&#1073;&#1086;&#1090;&#1072;\&#1055;&#1056;&#1054;&#1045;&#1050;&#1058;&#1067;\&#1055;&#1054;-013-12%20&#1047;&#1077;&#1088;&#1085;&#1086;&#1093;&#1088;&#1072;&#1085;&#1080;&#1083;&#1080;&#1097;&#1077;\1-&#1055;&#1047;&#1059;-&#1040;&#1056;-&#1055;&#1054;&#1057;\&#1058;&#1077;&#1082;&#1089;&#1090;&#1086;&#1074;&#1072;&#1103;-&#1055;&#1054;&#105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63DDC2-90C3-4407-AE11-BB0C6EE562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Текстовая-ПОС.dot</Template>
  <TotalTime>13</TotalTime>
  <Pages>4</Pages>
  <Words>293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Poluektova</dc:creator>
  <cp:lastModifiedBy>Шацких Екатерина</cp:lastModifiedBy>
  <cp:revision>7</cp:revision>
  <cp:lastPrinted>2023-07-31T12:46:00Z</cp:lastPrinted>
  <dcterms:created xsi:type="dcterms:W3CDTF">2024-05-16T08:50:00Z</dcterms:created>
  <dcterms:modified xsi:type="dcterms:W3CDTF">2025-04-17T07:47:00Z</dcterms:modified>
</cp:coreProperties>
</file>